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2B94D" w14:textId="067AFD65" w:rsidR="00C80E0E" w:rsidRPr="0068402E" w:rsidRDefault="00C80E0E" w:rsidP="00C80E0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en-US" w:eastAsia="zh-CN"/>
        </w:rPr>
      </w:pP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>3GPP TSG-RAN WG</w:t>
      </w:r>
      <w:r w:rsidR="00512586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 xml:space="preserve"> Meeting #</w:t>
      </w:r>
      <w:r w:rsidR="00A33622" w:rsidRPr="00C80E0E">
        <w:rPr>
          <w:rFonts w:ascii="Arial" w:eastAsia="MS Mincho" w:hAnsi="Arial"/>
          <w:b/>
          <w:sz w:val="24"/>
          <w:szCs w:val="24"/>
          <w:lang w:val="en-US" w:eastAsia="x-none"/>
        </w:rPr>
        <w:t>1</w:t>
      </w:r>
      <w:r w:rsidR="00E27FEA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6600F1">
        <w:rPr>
          <w:rFonts w:ascii="Arial" w:hAnsi="Arial" w:hint="eastAsia"/>
          <w:b/>
          <w:sz w:val="24"/>
          <w:szCs w:val="24"/>
          <w:lang w:val="en-US" w:eastAsia="zh-CN"/>
        </w:rPr>
        <w:t>0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ab/>
      </w:r>
      <w:r w:rsidR="008B2198" w:rsidRPr="008B2198">
        <w:rPr>
          <w:rFonts w:ascii="Arial" w:eastAsia="MS Mincho" w:hAnsi="Arial"/>
          <w:b/>
          <w:sz w:val="24"/>
          <w:szCs w:val="24"/>
          <w:lang w:val="en-US" w:eastAsia="x-none"/>
        </w:rPr>
        <w:t>R3-258246</w:t>
      </w:r>
    </w:p>
    <w:p w14:paraId="18EBB390" w14:textId="4F389EA8" w:rsidR="00C80E0E" w:rsidRPr="00763CD7" w:rsidRDefault="00763CD7" w:rsidP="00763CD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_Hlk160525530"/>
      <w:r w:rsidRPr="00E470C4">
        <w:rPr>
          <w:rFonts w:ascii="Arial" w:eastAsia="MS Mincho" w:hAnsi="Arial" w:hint="eastAsia"/>
          <w:b/>
          <w:sz w:val="24"/>
          <w:szCs w:val="24"/>
          <w:lang w:eastAsia="x-none"/>
        </w:rPr>
        <w:t>Dallas</w:t>
      </w:r>
      <w:r w:rsidRPr="00E470C4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Pr="00E470C4">
        <w:rPr>
          <w:rFonts w:ascii="Arial" w:eastAsia="MS Mincho" w:hAnsi="Arial" w:hint="eastAsia"/>
          <w:b/>
          <w:sz w:val="24"/>
          <w:szCs w:val="24"/>
          <w:lang w:eastAsia="x-none"/>
        </w:rPr>
        <w:t>USA</w:t>
      </w:r>
      <w:r w:rsidRPr="00E470C4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Pr="00E470C4">
        <w:rPr>
          <w:rFonts w:ascii="Arial" w:eastAsia="MS Mincho" w:hAnsi="Arial" w:hint="eastAsia"/>
          <w:b/>
          <w:sz w:val="24"/>
          <w:szCs w:val="24"/>
          <w:lang w:eastAsia="x-none"/>
        </w:rPr>
        <w:t xml:space="preserve">17 </w:t>
      </w:r>
      <w:r w:rsidRPr="00E470C4">
        <w:rPr>
          <w:rFonts w:ascii="Arial" w:eastAsia="MS Mincho" w:hAnsi="Arial"/>
          <w:b/>
          <w:sz w:val="24"/>
          <w:szCs w:val="24"/>
          <w:lang w:eastAsia="x-none"/>
        </w:rPr>
        <w:t>–</w:t>
      </w:r>
      <w:r w:rsidRPr="00E470C4">
        <w:rPr>
          <w:rFonts w:ascii="Arial" w:eastAsia="MS Mincho" w:hAnsi="Arial" w:hint="eastAsia"/>
          <w:b/>
          <w:sz w:val="24"/>
          <w:szCs w:val="24"/>
          <w:lang w:eastAsia="x-none"/>
        </w:rPr>
        <w:t xml:space="preserve"> 21 </w:t>
      </w:r>
      <w:r w:rsidRPr="00E470C4"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Pr="00E470C4">
        <w:rPr>
          <w:rFonts w:ascii="Arial" w:eastAsia="MS Mincho" w:hAnsi="Arial" w:hint="eastAsia"/>
          <w:b/>
          <w:sz w:val="24"/>
          <w:szCs w:val="24"/>
          <w:lang w:eastAsia="x-none"/>
        </w:rPr>
        <w:t xml:space="preserve"> </w:t>
      </w:r>
      <w:r w:rsidRPr="00E470C4">
        <w:rPr>
          <w:rFonts w:ascii="Arial" w:eastAsia="MS Mincho" w:hAnsi="Arial"/>
          <w:b/>
          <w:sz w:val="24"/>
          <w:szCs w:val="24"/>
          <w:lang w:eastAsia="x-none"/>
        </w:rPr>
        <w:t>202</w:t>
      </w:r>
      <w:r w:rsidRPr="00E470C4">
        <w:rPr>
          <w:rFonts w:ascii="Arial" w:eastAsia="MS Mincho" w:hAnsi="Arial" w:hint="eastAsia"/>
          <w:b/>
          <w:sz w:val="24"/>
          <w:szCs w:val="24"/>
          <w:lang w:eastAsia="x-none"/>
        </w:rPr>
        <w:t>5</w:t>
      </w:r>
      <w:bookmarkEnd w:id="0"/>
      <w:r w:rsidR="00C80E0E" w:rsidRPr="00C80E0E">
        <w:rPr>
          <w:rFonts w:ascii="Arial" w:eastAsia="MS Mincho" w:hAnsi="Arial"/>
          <w:b/>
          <w:sz w:val="24"/>
          <w:szCs w:val="24"/>
          <w:lang w:val="en-US" w:eastAsia="x-none"/>
        </w:rPr>
        <w:t xml:space="preserve"> </w:t>
      </w:r>
    </w:p>
    <w:p w14:paraId="518E0D7E" w14:textId="77777777" w:rsidR="00005CC8" w:rsidRPr="00001EF2" w:rsidRDefault="00005CC8" w:rsidP="00005CC8">
      <w:pPr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lang w:eastAsia="zh-CN"/>
        </w:rPr>
      </w:pPr>
      <w:r>
        <w:rPr>
          <w:rFonts w:ascii="Arial" w:eastAsia="Arial Unicode MS" w:hAnsi="Arial" w:hint="eastAsia"/>
          <w:b/>
          <w:bCs/>
          <w:sz w:val="24"/>
          <w:lang w:eastAsia="zh-CN"/>
        </w:rPr>
        <w:t xml:space="preserve"> </w:t>
      </w:r>
    </w:p>
    <w:p w14:paraId="51A880E6" w14:textId="2AB753C0" w:rsidR="00005CC8" w:rsidRDefault="00005CC8" w:rsidP="00A75EA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Source:</w:t>
      </w:r>
      <w:r w:rsidR="002D745F">
        <w:rPr>
          <w:rFonts w:ascii="Arial" w:eastAsia="Arial Unicode MS" w:hAnsi="Arial" w:cs="Arial"/>
          <w:b/>
          <w:bCs/>
          <w:sz w:val="24"/>
        </w:rPr>
        <w:tab/>
      </w:r>
      <w:r w:rsidR="002D745F">
        <w:rPr>
          <w:rFonts w:ascii="Arial" w:eastAsia="Arial Unicode MS" w:hAnsi="Arial" w:cs="Arial"/>
          <w:b/>
          <w:bCs/>
          <w:sz w:val="24"/>
        </w:rPr>
        <w:tab/>
      </w:r>
      <w:r w:rsidR="002D745F">
        <w:rPr>
          <w:rFonts w:ascii="Arial" w:eastAsia="Arial Unicode MS" w:hAnsi="Arial" w:cs="Arial"/>
          <w:b/>
          <w:bCs/>
          <w:sz w:val="24"/>
        </w:rPr>
        <w:tab/>
      </w:r>
      <w:r w:rsidR="002D745F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NEC</w:t>
      </w:r>
    </w:p>
    <w:p w14:paraId="4865E77F" w14:textId="75CB83C2" w:rsidR="00005CC8" w:rsidRPr="00E83206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Agenda item:</w:t>
      </w:r>
      <w:r w:rsidR="002D745F">
        <w:rPr>
          <w:rFonts w:ascii="Arial" w:eastAsia="Arial Unicode MS" w:hAnsi="Arial" w:cs="Arial"/>
          <w:b/>
          <w:bCs/>
          <w:sz w:val="24"/>
        </w:rPr>
        <w:tab/>
      </w:r>
      <w:r w:rsidR="00724355" w:rsidRPr="00724355">
        <w:rPr>
          <w:rFonts w:ascii="Arial" w:hAnsi="Arial" w:cs="Arial"/>
          <w:b/>
          <w:bCs/>
          <w:sz w:val="24"/>
          <w:lang w:val="en-US" w:eastAsia="zh-CN"/>
        </w:rPr>
        <w:t>11.2.2 Intra-CU conditional LTM</w:t>
      </w:r>
    </w:p>
    <w:p w14:paraId="086EDB37" w14:textId="2FBC3F7B" w:rsidR="00005CC8" w:rsidRPr="0028766F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Title:</w:t>
      </w:r>
      <w:r w:rsidR="002D745F">
        <w:rPr>
          <w:rFonts w:ascii="Arial" w:hAnsi="Arial" w:cs="Arial"/>
          <w:b/>
          <w:bCs/>
          <w:sz w:val="24"/>
          <w:lang w:val="en-US"/>
        </w:rPr>
        <w:tab/>
      </w:r>
      <w:r w:rsidR="00607849">
        <w:rPr>
          <w:rFonts w:ascii="Arial" w:hAnsi="Arial" w:cs="Arial" w:hint="eastAsia"/>
          <w:b/>
          <w:bCs/>
          <w:sz w:val="24"/>
          <w:lang w:val="en-US" w:eastAsia="zh-CN"/>
        </w:rPr>
        <w:t xml:space="preserve">MRO for </w:t>
      </w:r>
      <w:r w:rsidR="002E392A" w:rsidRPr="00724355">
        <w:rPr>
          <w:rFonts w:ascii="Arial" w:hAnsi="Arial" w:cs="Arial"/>
          <w:b/>
          <w:bCs/>
          <w:sz w:val="24"/>
          <w:lang w:val="en-US" w:eastAsia="zh-CN"/>
        </w:rPr>
        <w:t>Intra-CU conditional LTM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</w:p>
    <w:p w14:paraId="1FDC8BEC" w14:textId="5897AC60" w:rsidR="00005CC8" w:rsidRPr="002C6C08" w:rsidRDefault="00005CC8" w:rsidP="00A75E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Document for:</w:t>
      </w:r>
      <w:r w:rsidR="002D745F">
        <w:rPr>
          <w:rFonts w:ascii="Arial" w:eastAsia="Arial Unicode MS" w:hAnsi="Arial" w:cs="Arial"/>
          <w:b/>
          <w:bCs/>
          <w:sz w:val="24"/>
        </w:rPr>
        <w:tab/>
      </w:r>
      <w:r w:rsidR="002D745F">
        <w:rPr>
          <w:rFonts w:ascii="Arial" w:eastAsia="Arial Unicode MS" w:hAnsi="Arial" w:cs="Arial"/>
          <w:b/>
          <w:bCs/>
          <w:sz w:val="24"/>
        </w:rPr>
        <w:tab/>
      </w:r>
      <w:r w:rsidR="002D745F">
        <w:rPr>
          <w:rFonts w:ascii="Arial" w:eastAsia="Arial Unicode MS" w:hAnsi="Arial" w:cs="Arial"/>
          <w:b/>
          <w:bCs/>
          <w:sz w:val="24"/>
        </w:rPr>
        <w:tab/>
      </w:r>
      <w:r w:rsidR="002D745F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Discussion</w:t>
      </w:r>
      <w:r>
        <w:rPr>
          <w:rFonts w:ascii="Arial" w:eastAsia="Arial Unicode MS" w:hAnsi="Arial" w:cs="Arial"/>
          <w:b/>
          <w:bCs/>
          <w:sz w:val="24"/>
        </w:rPr>
        <w:t xml:space="preserve"> and decision</w:t>
      </w:r>
    </w:p>
    <w:p w14:paraId="7A7519FD" w14:textId="063EC06F" w:rsidR="00A97BB1" w:rsidRPr="00A97BB1" w:rsidRDefault="00005CC8" w:rsidP="00A97BB1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CE15F6">
        <w:rPr>
          <w:rFonts w:ascii="Arial" w:eastAsia="Arial Unicode MS" w:hAnsi="Arial"/>
          <w:sz w:val="32"/>
        </w:rPr>
        <w:t>Introduction</w:t>
      </w:r>
    </w:p>
    <w:p w14:paraId="65A05EBF" w14:textId="4D04F252" w:rsidR="007700C7" w:rsidRDefault="00700A12" w:rsidP="007700C7">
      <w:pPr>
        <w:widowControl w:val="0"/>
        <w:spacing w:after="120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During last RAN3 meeting, initial discussion on MRO for intra-CU CLTM was made, and </w:t>
      </w:r>
      <w:r>
        <w:rPr>
          <w:rFonts w:eastAsia="Arial Unicode MS"/>
          <w:lang w:eastAsia="zh-CN"/>
        </w:rPr>
        <w:t>the</w:t>
      </w:r>
      <w:r>
        <w:rPr>
          <w:rFonts w:eastAsia="Arial Unicode MS" w:hint="eastAsia"/>
          <w:lang w:eastAsia="zh-CN"/>
        </w:rPr>
        <w:t xml:space="preserve"> following pr</w:t>
      </w:r>
      <w:r w:rsidR="00391D4A">
        <w:rPr>
          <w:rFonts w:eastAsia="Arial Unicode MS" w:hint="eastAsia"/>
          <w:lang w:eastAsia="zh-CN"/>
        </w:rPr>
        <w:t>ogress were made</w:t>
      </w:r>
      <w:r w:rsidR="00D771E8">
        <w:rPr>
          <w:rFonts w:eastAsia="Arial Unicode MS" w:hint="eastAsia"/>
          <w:lang w:eastAsia="zh-CN"/>
        </w:rPr>
        <w:t>:</w:t>
      </w:r>
      <w:r w:rsidR="007A4C88">
        <w:rPr>
          <w:rFonts w:eastAsia="Arial Unicode MS" w:hint="eastAsia"/>
          <w:lang w:eastAsia="zh-CN"/>
        </w:rPr>
        <w:t xml:space="preserve">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5296" w:rsidRPr="004D08DD" w14:paraId="50B7A765" w14:textId="77777777" w:rsidTr="00CD5296">
        <w:tc>
          <w:tcPr>
            <w:tcW w:w="9629" w:type="dxa"/>
          </w:tcPr>
          <w:p w14:paraId="018248B6" w14:textId="77777777" w:rsidR="00CD5296" w:rsidRPr="004D08DD" w:rsidRDefault="00CD5296" w:rsidP="00CD5296">
            <w:pPr>
              <w:widowControl w:val="0"/>
              <w:spacing w:line="276" w:lineRule="auto"/>
              <w:ind w:left="144" w:hanging="144"/>
              <w:rPr>
                <w:rFonts w:cs="Calibri"/>
                <w:sz w:val="18"/>
                <w:szCs w:val="20"/>
              </w:rPr>
            </w:pPr>
            <w:r w:rsidRPr="004D08DD">
              <w:rPr>
                <w:rFonts w:cs="Calibri"/>
                <w:sz w:val="18"/>
                <w:szCs w:val="20"/>
              </w:rPr>
              <w:t>1.</w:t>
            </w:r>
            <w:r w:rsidRPr="004D08DD">
              <w:rPr>
                <w:rFonts w:cs="Calibri"/>
                <w:sz w:val="18"/>
                <w:szCs w:val="20"/>
              </w:rPr>
              <w:tab/>
              <w:t>Use cases</w:t>
            </w:r>
          </w:p>
          <w:p w14:paraId="7E2C1680" w14:textId="77777777" w:rsidR="00CD5296" w:rsidRPr="004D08DD" w:rsidRDefault="00CD5296" w:rsidP="00CD5296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sz w:val="18"/>
                <w:szCs w:val="20"/>
              </w:rPr>
            </w:pPr>
            <w:r w:rsidRPr="004D08DD">
              <w:rPr>
                <w:rFonts w:cs="Calibri"/>
                <w:b/>
                <w:color w:val="008000"/>
                <w:sz w:val="18"/>
                <w:szCs w:val="20"/>
              </w:rPr>
              <w:t>At least Rel-19 MRO use-cases for intra-CU LTM need to be supported for MRO for Intra-CU conditional LTM, i.e.:</w:t>
            </w:r>
          </w:p>
          <w:p w14:paraId="7C682907" w14:textId="77777777" w:rsidR="00CD5296" w:rsidRPr="004D08DD" w:rsidRDefault="00CD5296" w:rsidP="00CD5296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sz w:val="18"/>
                <w:szCs w:val="20"/>
              </w:rPr>
            </w:pPr>
            <w:r w:rsidRPr="004D08DD">
              <w:rPr>
                <w:rFonts w:cs="Calibri"/>
                <w:b/>
                <w:color w:val="008000"/>
                <w:sz w:val="18"/>
                <w:szCs w:val="20"/>
              </w:rPr>
              <w:t xml:space="preserve">BFR shortly after successful C-LTM cell switch execution, failure due to wrong beam and outdated TA; </w:t>
            </w:r>
          </w:p>
          <w:p w14:paraId="42FAF8F0" w14:textId="77777777" w:rsidR="00CD5296" w:rsidRPr="004D08DD" w:rsidRDefault="00CD5296" w:rsidP="00CD5296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sz w:val="18"/>
                <w:szCs w:val="20"/>
              </w:rPr>
            </w:pPr>
            <w:r w:rsidRPr="004D08DD">
              <w:rPr>
                <w:rFonts w:cs="Calibri"/>
                <w:b/>
                <w:color w:val="0000FF"/>
                <w:sz w:val="18"/>
                <w:szCs w:val="20"/>
              </w:rPr>
              <w:t>FFS whether both L1 and L3 apply to beam related selection optimization.</w:t>
            </w:r>
          </w:p>
          <w:p w14:paraId="312CF1B8" w14:textId="77777777" w:rsidR="00CD5296" w:rsidRPr="004D08DD" w:rsidRDefault="00CD5296" w:rsidP="00CD5296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sz w:val="18"/>
                <w:szCs w:val="20"/>
              </w:rPr>
            </w:pPr>
            <w:r w:rsidRPr="004D08DD">
              <w:rPr>
                <w:rFonts w:cs="Calibri"/>
                <w:b/>
                <w:color w:val="008000"/>
                <w:sz w:val="18"/>
                <w:szCs w:val="20"/>
              </w:rPr>
              <w:t>LTM connection failure: too late and too early C-LTM cell switch execution, C-LTM cell switch execution to wrong cell;</w:t>
            </w:r>
          </w:p>
          <w:p w14:paraId="2441F437" w14:textId="77777777" w:rsidR="00CD5296" w:rsidRPr="004D08DD" w:rsidRDefault="00CD5296" w:rsidP="00CD5296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sz w:val="18"/>
                <w:szCs w:val="20"/>
              </w:rPr>
            </w:pPr>
            <w:r w:rsidRPr="004D08DD">
              <w:rPr>
                <w:rFonts w:cs="Calibri"/>
                <w:b/>
                <w:color w:val="008000"/>
                <w:sz w:val="18"/>
                <w:szCs w:val="20"/>
              </w:rPr>
              <w:t>Near failure case: SHR successful HO</w:t>
            </w:r>
          </w:p>
          <w:p w14:paraId="1142A9B1" w14:textId="77777777" w:rsidR="00CD5296" w:rsidRPr="004D08DD" w:rsidRDefault="00CD5296" w:rsidP="00CD5296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sz w:val="18"/>
                <w:szCs w:val="20"/>
              </w:rPr>
            </w:pPr>
            <w:r w:rsidRPr="004D08DD">
              <w:rPr>
                <w:rFonts w:cs="Calibri"/>
                <w:b/>
                <w:color w:val="008000"/>
                <w:sz w:val="18"/>
                <w:szCs w:val="20"/>
              </w:rPr>
              <w:t xml:space="preserve">Successful case: ping/pong </w:t>
            </w:r>
          </w:p>
          <w:p w14:paraId="45749842" w14:textId="77777777" w:rsidR="00CD5296" w:rsidRPr="004D08DD" w:rsidRDefault="00CD5296" w:rsidP="00CD5296">
            <w:pPr>
              <w:widowControl w:val="0"/>
              <w:spacing w:line="276" w:lineRule="auto"/>
              <w:ind w:left="144" w:hanging="144"/>
              <w:rPr>
                <w:rFonts w:cs="Calibri"/>
                <w:sz w:val="18"/>
                <w:szCs w:val="20"/>
              </w:rPr>
            </w:pPr>
          </w:p>
          <w:p w14:paraId="2501F538" w14:textId="77777777" w:rsidR="00CD5296" w:rsidRPr="004D08DD" w:rsidRDefault="00CD5296" w:rsidP="00CD5296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FF0000"/>
                <w:sz w:val="18"/>
                <w:szCs w:val="20"/>
              </w:rPr>
            </w:pPr>
            <w:r w:rsidRPr="004D08DD">
              <w:rPr>
                <w:rFonts w:cs="Calibri"/>
                <w:b/>
                <w:color w:val="FF0000"/>
                <w:sz w:val="18"/>
                <w:szCs w:val="20"/>
              </w:rPr>
              <w:t xml:space="preserve">L3 based intra-CU conditional LTM is </w:t>
            </w:r>
            <w:proofErr w:type="spellStart"/>
            <w:r w:rsidRPr="004D08DD">
              <w:rPr>
                <w:rFonts w:cs="Calibri"/>
                <w:b/>
                <w:color w:val="FF0000"/>
                <w:sz w:val="18"/>
                <w:szCs w:val="20"/>
              </w:rPr>
              <w:t>witin</w:t>
            </w:r>
            <w:proofErr w:type="spellEnd"/>
            <w:r w:rsidRPr="004D08DD">
              <w:rPr>
                <w:rFonts w:cs="Calibri"/>
                <w:b/>
                <w:color w:val="FF0000"/>
                <w:sz w:val="18"/>
                <w:szCs w:val="20"/>
              </w:rPr>
              <w:t xml:space="preserve"> the scope of the WID</w:t>
            </w:r>
          </w:p>
          <w:p w14:paraId="62FC9A96" w14:textId="77777777" w:rsidR="00CD5296" w:rsidRPr="004D08DD" w:rsidRDefault="00CD5296" w:rsidP="00CD5296">
            <w:pPr>
              <w:widowControl w:val="0"/>
              <w:spacing w:line="276" w:lineRule="auto"/>
              <w:ind w:left="144" w:hanging="144"/>
              <w:rPr>
                <w:rFonts w:cs="Calibri"/>
                <w:sz w:val="18"/>
                <w:szCs w:val="20"/>
              </w:rPr>
            </w:pPr>
            <w:r w:rsidRPr="004D08DD">
              <w:rPr>
                <w:rFonts w:cs="Calibri"/>
                <w:sz w:val="18"/>
                <w:szCs w:val="20"/>
              </w:rPr>
              <w:t>2.</w:t>
            </w:r>
            <w:r w:rsidRPr="004D08DD">
              <w:rPr>
                <w:rFonts w:cs="Calibri"/>
                <w:sz w:val="18"/>
                <w:szCs w:val="20"/>
              </w:rPr>
              <w:tab/>
              <w:t>Solution options</w:t>
            </w:r>
          </w:p>
          <w:p w14:paraId="0FC34FED" w14:textId="77777777" w:rsidR="00CD5296" w:rsidRPr="004D08DD" w:rsidRDefault="00CD5296" w:rsidP="00CD5296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sz w:val="18"/>
                <w:szCs w:val="20"/>
              </w:rPr>
            </w:pPr>
            <w:r w:rsidRPr="004D08DD">
              <w:rPr>
                <w:rFonts w:cs="Calibri"/>
                <w:b/>
                <w:color w:val="008000"/>
                <w:sz w:val="18"/>
                <w:szCs w:val="20"/>
              </w:rPr>
              <w:t>Rel-19 MRO solutions for intra-CU LTM are taken as baseline for Rel-20 MRO for intra-CU C-LTM, if applicable.</w:t>
            </w:r>
          </w:p>
          <w:p w14:paraId="52DDEBFF" w14:textId="77777777" w:rsidR="00CD5296" w:rsidRPr="004D08DD" w:rsidRDefault="00CD5296" w:rsidP="00CD5296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sz w:val="18"/>
                <w:szCs w:val="20"/>
              </w:rPr>
            </w:pPr>
            <w:r w:rsidRPr="004D08DD">
              <w:rPr>
                <w:rFonts w:cs="Calibri"/>
                <w:b/>
                <w:color w:val="008000"/>
                <w:sz w:val="18"/>
                <w:szCs w:val="20"/>
              </w:rPr>
              <w:t xml:space="preserve">For intra-CU C-LTM, the definition of connection failure cases for CHO defined in 38.300 are taken as base line. </w:t>
            </w:r>
          </w:p>
          <w:p w14:paraId="26B3789E" w14:textId="77777777" w:rsidR="00CD5296" w:rsidRPr="004D08DD" w:rsidRDefault="00CD5296" w:rsidP="00CD5296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sz w:val="18"/>
                <w:szCs w:val="20"/>
              </w:rPr>
            </w:pPr>
            <w:r w:rsidRPr="004D08DD">
              <w:rPr>
                <w:rFonts w:cs="Calibri"/>
                <w:b/>
                <w:color w:val="008000"/>
                <w:sz w:val="18"/>
                <w:szCs w:val="20"/>
              </w:rPr>
              <w:t xml:space="preserve">For intra-CU C-LTM, the detection mechanism of connection failure cases in 38.300 are taken as base line. </w:t>
            </w:r>
          </w:p>
          <w:p w14:paraId="6784121C" w14:textId="02DFB0C3" w:rsidR="00CD5296" w:rsidRPr="004D08DD" w:rsidRDefault="00CD5296" w:rsidP="00532C7E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sz w:val="18"/>
                <w:szCs w:val="20"/>
                <w:lang w:eastAsia="zh-CN"/>
              </w:rPr>
            </w:pPr>
            <w:r w:rsidRPr="004D08DD">
              <w:rPr>
                <w:rFonts w:cs="Calibri"/>
                <w:b/>
                <w:color w:val="008000"/>
                <w:sz w:val="18"/>
                <w:szCs w:val="20"/>
              </w:rPr>
              <w:t xml:space="preserve">For the connection failure cases, the last serving </w:t>
            </w:r>
            <w:proofErr w:type="spellStart"/>
            <w:r w:rsidRPr="004D08DD">
              <w:rPr>
                <w:rFonts w:cs="Calibri"/>
                <w:b/>
                <w:color w:val="008000"/>
                <w:sz w:val="18"/>
                <w:szCs w:val="20"/>
              </w:rPr>
              <w:t>gNB</w:t>
            </w:r>
            <w:proofErr w:type="spellEnd"/>
            <w:r w:rsidRPr="004D08DD">
              <w:rPr>
                <w:rFonts w:cs="Calibri"/>
                <w:b/>
                <w:color w:val="008000"/>
                <w:sz w:val="18"/>
                <w:szCs w:val="20"/>
              </w:rPr>
              <w:t>-CU performs initial analysis.</w:t>
            </w:r>
          </w:p>
        </w:tc>
      </w:tr>
    </w:tbl>
    <w:p w14:paraId="40871FDA" w14:textId="60D89FB8" w:rsidR="00D771E8" w:rsidRPr="00D771E8" w:rsidRDefault="00D771E8" w:rsidP="00D771E8">
      <w:pPr>
        <w:widowControl w:val="0"/>
        <w:spacing w:before="120" w:after="0" w:line="280" w:lineRule="atLeast"/>
        <w:contextualSpacing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paper, we would like to </w:t>
      </w:r>
      <w:r w:rsidR="00A80187">
        <w:rPr>
          <w:rFonts w:eastAsia="宋体" w:hint="eastAsia"/>
          <w:lang w:eastAsia="zh-CN"/>
        </w:rPr>
        <w:t xml:space="preserve">provide our initial thinking on the MRO enhancement for </w:t>
      </w:r>
      <w:r w:rsidR="00252FC2">
        <w:rPr>
          <w:rFonts w:eastAsia="宋体" w:hint="eastAsia"/>
          <w:lang w:eastAsia="zh-CN"/>
        </w:rPr>
        <w:t>intra</w:t>
      </w:r>
      <w:r w:rsidR="00A80187">
        <w:rPr>
          <w:rFonts w:eastAsia="宋体" w:hint="eastAsia"/>
          <w:lang w:eastAsia="zh-CN"/>
        </w:rPr>
        <w:t xml:space="preserve">-CU </w:t>
      </w:r>
      <w:r w:rsidR="00252FC2">
        <w:rPr>
          <w:rFonts w:eastAsia="宋体" w:hint="eastAsia"/>
          <w:lang w:eastAsia="zh-CN"/>
        </w:rPr>
        <w:t xml:space="preserve">conditional </w:t>
      </w:r>
      <w:r w:rsidR="00A80187">
        <w:rPr>
          <w:rFonts w:eastAsia="宋体" w:hint="eastAsia"/>
          <w:lang w:eastAsia="zh-CN"/>
        </w:rPr>
        <w:t>LTM.</w:t>
      </w:r>
    </w:p>
    <w:p w14:paraId="359EC64B" w14:textId="77777777" w:rsidR="00005CC8" w:rsidRDefault="00005CC8" w:rsidP="00FB5597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105C3F">
        <w:rPr>
          <w:rFonts w:ascii="Arial" w:eastAsia="Arial Unicode MS" w:hAnsi="Arial" w:hint="eastAsia"/>
          <w:sz w:val="32"/>
        </w:rPr>
        <w:t>Discussion</w:t>
      </w:r>
    </w:p>
    <w:p w14:paraId="2C7597C8" w14:textId="7C21F23F" w:rsidR="00BD317B" w:rsidRPr="00527B22" w:rsidRDefault="006624E4" w:rsidP="0089411A">
      <w:pPr>
        <w:spacing w:before="120" w:after="0"/>
        <w:jc w:val="both"/>
        <w:rPr>
          <w:rFonts w:eastAsia="Arial Unicode MS"/>
          <w:lang w:eastAsia="zh-CN"/>
        </w:rPr>
      </w:pPr>
      <w:r w:rsidRPr="00527B22">
        <w:rPr>
          <w:rFonts w:eastAsia="Arial Unicode MS" w:hint="eastAsia"/>
          <w:lang w:eastAsia="zh-CN"/>
        </w:rPr>
        <w:t>In CHO</w:t>
      </w:r>
      <w:r w:rsidR="00FE5331" w:rsidRPr="00527B22">
        <w:rPr>
          <w:rFonts w:eastAsia="Arial Unicode MS" w:hint="eastAsia"/>
          <w:lang w:eastAsia="zh-CN"/>
        </w:rPr>
        <w:t xml:space="preserve">, the UE stores </w:t>
      </w:r>
      <w:r w:rsidR="004A35A7" w:rsidRPr="00527B22">
        <w:rPr>
          <w:rFonts w:eastAsia="Arial Unicode MS" w:hint="eastAsia"/>
          <w:lang w:eastAsia="zh-CN"/>
        </w:rPr>
        <w:t xml:space="preserve">and reports to the </w:t>
      </w:r>
      <w:r w:rsidR="004A35A7" w:rsidRPr="00527B22">
        <w:rPr>
          <w:rFonts w:eastAsia="Arial Unicode MS"/>
          <w:lang w:eastAsia="zh-CN"/>
        </w:rPr>
        <w:t>network</w:t>
      </w:r>
      <w:r w:rsidR="004A35A7" w:rsidRPr="00527B22">
        <w:rPr>
          <w:rFonts w:eastAsia="Arial Unicode MS" w:hint="eastAsia"/>
          <w:lang w:eastAsia="zh-CN"/>
        </w:rPr>
        <w:t xml:space="preserve"> </w:t>
      </w:r>
      <w:r w:rsidR="00640439" w:rsidRPr="00527B22">
        <w:rPr>
          <w:rFonts w:eastAsia="Arial Unicode MS" w:hint="eastAsia"/>
          <w:lang w:eastAsia="zh-CN"/>
        </w:rPr>
        <w:t>information of CHO candidate cells and</w:t>
      </w:r>
      <w:r w:rsidR="00FE5331" w:rsidRPr="00527B22">
        <w:rPr>
          <w:rFonts w:eastAsia="Arial Unicode MS" w:hint="eastAsia"/>
          <w:lang w:eastAsia="zh-CN"/>
        </w:rPr>
        <w:t xml:space="preserve"> the execution condition configuration of the candidate cells</w:t>
      </w:r>
      <w:r w:rsidR="00752232" w:rsidRPr="00527B22">
        <w:rPr>
          <w:rFonts w:eastAsia="Arial Unicode MS" w:hint="eastAsia"/>
          <w:lang w:eastAsia="zh-CN"/>
        </w:rPr>
        <w:t>. However, in Rel-19 MRO for intra-CU LTM, whether the UE needs to log candidate cell</w:t>
      </w:r>
      <w:r w:rsidR="002D74BB" w:rsidRPr="00527B22">
        <w:rPr>
          <w:rFonts w:eastAsia="Arial Unicode MS" w:hint="eastAsia"/>
          <w:lang w:eastAsia="zh-CN"/>
        </w:rPr>
        <w:t xml:space="preserve"> list</w:t>
      </w:r>
      <w:r w:rsidR="00F1460B" w:rsidRPr="00527B22">
        <w:rPr>
          <w:rFonts w:eastAsia="Arial Unicode MS" w:hint="eastAsia"/>
          <w:lang w:eastAsia="zh-CN"/>
        </w:rPr>
        <w:t xml:space="preserve"> was discussed</w:t>
      </w:r>
      <w:r w:rsidR="004B5036" w:rsidRPr="00527B22">
        <w:rPr>
          <w:rFonts w:eastAsia="Arial Unicode MS" w:hint="eastAsia"/>
          <w:lang w:eastAsia="zh-CN"/>
        </w:rPr>
        <w:t xml:space="preserve">, and it was </w:t>
      </w:r>
      <w:r w:rsidR="00E06999" w:rsidRPr="00527B22">
        <w:rPr>
          <w:rFonts w:eastAsia="Arial Unicode MS" w:hint="eastAsia"/>
          <w:lang w:eastAsia="zh-CN"/>
        </w:rPr>
        <w:t>agreed that network</w:t>
      </w:r>
      <w:r w:rsidR="004F4783" w:rsidRPr="00527B22">
        <w:rPr>
          <w:rFonts w:eastAsia="Arial Unicode MS" w:hint="eastAsia"/>
          <w:lang w:eastAsia="zh-CN"/>
        </w:rPr>
        <w:t>-</w:t>
      </w:r>
      <w:r w:rsidR="00E06999" w:rsidRPr="00527B22">
        <w:rPr>
          <w:rFonts w:eastAsia="Arial Unicode MS" w:hint="eastAsia"/>
          <w:lang w:eastAsia="zh-CN"/>
        </w:rPr>
        <w:t>based solution is used for LTM candidate cell list</w:t>
      </w:r>
      <w:r w:rsidR="00091936" w:rsidRPr="00527B22">
        <w:rPr>
          <w:rFonts w:eastAsia="Arial Unicode MS" w:hint="eastAsia"/>
          <w:lang w:eastAsia="zh-CN"/>
        </w:rPr>
        <w:t xml:space="preserve">, </w:t>
      </w:r>
      <w:r w:rsidR="00091936" w:rsidRPr="00527B22">
        <w:rPr>
          <w:rFonts w:eastAsia="Arial Unicode MS"/>
          <w:lang w:eastAsia="zh-CN"/>
        </w:rPr>
        <w:t>because</w:t>
      </w:r>
      <w:r w:rsidR="00091936" w:rsidRPr="00527B22">
        <w:rPr>
          <w:rFonts w:eastAsia="Arial Unicode MS" w:hint="eastAsia"/>
          <w:lang w:eastAsia="zh-CN"/>
        </w:rPr>
        <w:t xml:space="preserve"> the cell list is going to be stored in the UE context in the network side for a long time due to</w:t>
      </w:r>
      <w:r w:rsidR="002D74BB" w:rsidRPr="00527B22">
        <w:rPr>
          <w:rFonts w:eastAsia="Arial Unicode MS" w:hint="eastAsia"/>
          <w:lang w:eastAsia="zh-CN"/>
        </w:rPr>
        <w:t xml:space="preserve"> the support of</w:t>
      </w:r>
      <w:r w:rsidR="00091936" w:rsidRPr="00527B22">
        <w:rPr>
          <w:rFonts w:eastAsia="Arial Unicode MS" w:hint="eastAsia"/>
          <w:lang w:eastAsia="zh-CN"/>
        </w:rPr>
        <w:t xml:space="preserve"> subsequent LTM, and therefore there is no need for the UE to store such information</w:t>
      </w:r>
      <w:r w:rsidR="00E06999" w:rsidRPr="00527B22">
        <w:rPr>
          <w:rFonts w:eastAsia="Arial Unicode MS" w:hint="eastAsia"/>
          <w:lang w:eastAsia="zh-CN"/>
        </w:rPr>
        <w:t>.</w:t>
      </w:r>
      <w:r w:rsidR="00091936" w:rsidRPr="00527B22">
        <w:rPr>
          <w:rFonts w:eastAsia="Arial Unicode MS" w:hint="eastAsia"/>
          <w:lang w:eastAsia="zh-CN"/>
        </w:rPr>
        <w:t xml:space="preserve"> Similarly, for CLTM</w:t>
      </w:r>
      <w:r w:rsidR="005A4065" w:rsidRPr="00527B22">
        <w:rPr>
          <w:rFonts w:eastAsia="Arial Unicode MS" w:hint="eastAsia"/>
          <w:lang w:eastAsia="zh-CN"/>
        </w:rPr>
        <w:t>, there is no need for the UE to log the</w:t>
      </w:r>
      <w:r w:rsidR="007F46AF" w:rsidRPr="00527B22">
        <w:rPr>
          <w:rFonts w:eastAsia="Arial Unicode MS" w:hint="eastAsia"/>
          <w:lang w:eastAsia="zh-CN"/>
        </w:rPr>
        <w:t xml:space="preserve"> cell list and</w:t>
      </w:r>
      <w:r w:rsidR="005A4065" w:rsidRPr="00527B22">
        <w:rPr>
          <w:rFonts w:eastAsia="Arial Unicode MS" w:hint="eastAsia"/>
          <w:lang w:eastAsia="zh-CN"/>
        </w:rPr>
        <w:t xml:space="preserve"> </w:t>
      </w:r>
      <w:r w:rsidR="005A4065" w:rsidRPr="00527B22">
        <w:rPr>
          <w:rFonts w:eastAsia="Arial Unicode MS"/>
          <w:lang w:eastAsia="zh-CN"/>
        </w:rPr>
        <w:t>execution</w:t>
      </w:r>
      <w:r w:rsidR="005A4065" w:rsidRPr="00527B22">
        <w:rPr>
          <w:rFonts w:eastAsia="Arial Unicode MS" w:hint="eastAsia"/>
          <w:lang w:eastAsia="zh-CN"/>
        </w:rPr>
        <w:t xml:space="preserve"> condition associated with the LTM candidate cell.</w:t>
      </w:r>
    </w:p>
    <w:p w14:paraId="0B51A023" w14:textId="71F06994" w:rsidR="00A80187" w:rsidRPr="00527B22" w:rsidRDefault="00BD317B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>Proposal</w:t>
      </w:r>
      <w:r w:rsidR="002208A1" w:rsidRPr="00527B22">
        <w:rPr>
          <w:rFonts w:eastAsia="Arial Unicode MS" w:hint="eastAsia"/>
          <w:b/>
          <w:bCs/>
          <w:lang w:eastAsia="zh-CN"/>
        </w:rPr>
        <w:t xml:space="preserve"> </w:t>
      </w:r>
      <w:r w:rsidR="00FE4B9D" w:rsidRPr="00527B22">
        <w:rPr>
          <w:rFonts w:eastAsia="Arial Unicode MS" w:hint="eastAsia"/>
          <w:b/>
          <w:bCs/>
          <w:lang w:eastAsia="zh-CN"/>
        </w:rPr>
        <w:t>1</w:t>
      </w:r>
      <w:r w:rsidRPr="00527B22">
        <w:rPr>
          <w:rFonts w:eastAsia="Arial Unicode MS" w:hint="eastAsia"/>
          <w:b/>
          <w:bCs/>
          <w:lang w:eastAsia="zh-CN"/>
        </w:rPr>
        <w:t>.</w:t>
      </w:r>
      <w:r w:rsidR="002364B8" w:rsidRPr="00527B22">
        <w:rPr>
          <w:rFonts w:eastAsia="Arial Unicode MS" w:hint="eastAsia"/>
          <w:b/>
          <w:bCs/>
          <w:lang w:eastAsia="zh-CN"/>
        </w:rPr>
        <w:t xml:space="preserve"> The UE does not</w:t>
      </w:r>
      <w:r w:rsidR="00640439" w:rsidRPr="00527B22">
        <w:rPr>
          <w:rFonts w:eastAsia="Arial Unicode MS" w:hint="eastAsia"/>
          <w:b/>
          <w:bCs/>
          <w:lang w:eastAsia="zh-CN"/>
        </w:rPr>
        <w:t xml:space="preserve"> log the execution condition</w:t>
      </w:r>
      <w:r w:rsidRPr="00527B22">
        <w:rPr>
          <w:rFonts w:eastAsia="Arial Unicode MS" w:hint="eastAsia"/>
          <w:b/>
          <w:bCs/>
          <w:lang w:eastAsia="zh-CN"/>
        </w:rPr>
        <w:t xml:space="preserve"> </w:t>
      </w:r>
      <w:r w:rsidR="002364B8" w:rsidRPr="00527B22">
        <w:rPr>
          <w:rFonts w:eastAsia="Arial Unicode MS" w:hint="eastAsia"/>
          <w:b/>
          <w:bCs/>
          <w:lang w:eastAsia="zh-CN"/>
        </w:rPr>
        <w:t>associated with the LTM candidate cell</w:t>
      </w:r>
      <w:r w:rsidR="00FE4B9D" w:rsidRPr="00527B22">
        <w:rPr>
          <w:rFonts w:eastAsia="Arial Unicode MS" w:hint="eastAsia"/>
          <w:b/>
          <w:bCs/>
          <w:lang w:eastAsia="zh-CN"/>
        </w:rPr>
        <w:t>, i.e., network-based solution is used</w:t>
      </w:r>
      <w:r w:rsidR="00C565BF" w:rsidRPr="00527B22">
        <w:rPr>
          <w:rFonts w:eastAsia="Arial Unicode MS" w:hint="eastAsia"/>
          <w:b/>
          <w:bCs/>
          <w:lang w:eastAsia="zh-CN"/>
        </w:rPr>
        <w:t>.</w:t>
      </w:r>
    </w:p>
    <w:p w14:paraId="53F2D097" w14:textId="63431DCC" w:rsidR="00FD64B2" w:rsidRPr="00527B22" w:rsidRDefault="00A41D32" w:rsidP="0089411A">
      <w:pPr>
        <w:spacing w:before="120" w:after="0"/>
        <w:jc w:val="both"/>
        <w:rPr>
          <w:rFonts w:eastAsia="Arial Unicode MS"/>
          <w:lang w:eastAsia="zh-CN"/>
        </w:rPr>
      </w:pPr>
      <w:r w:rsidRPr="00527B22">
        <w:rPr>
          <w:rFonts w:eastAsia="Arial Unicode MS" w:hint="eastAsia"/>
          <w:lang w:eastAsia="zh-CN"/>
        </w:rPr>
        <w:t xml:space="preserve">For </w:t>
      </w:r>
      <w:r w:rsidR="00CF32D0" w:rsidRPr="00527B22">
        <w:rPr>
          <w:rFonts w:eastAsia="Arial Unicode MS" w:hint="eastAsia"/>
          <w:lang w:eastAsia="zh-CN"/>
        </w:rPr>
        <w:t>Rel-19</w:t>
      </w:r>
      <w:r w:rsidR="004E211D" w:rsidRPr="00527B22">
        <w:rPr>
          <w:rFonts w:eastAsia="Arial Unicode MS" w:hint="eastAsia"/>
          <w:lang w:eastAsia="zh-CN"/>
        </w:rPr>
        <w:t xml:space="preserve"> MRO for intra-CU LTM,</w:t>
      </w:r>
      <w:r w:rsidR="00CF32D0" w:rsidRPr="00527B22">
        <w:rPr>
          <w:rFonts w:eastAsia="Arial Unicode MS" w:hint="eastAsia"/>
          <w:lang w:eastAsia="zh-CN"/>
        </w:rPr>
        <w:t xml:space="preserve"> </w:t>
      </w:r>
      <w:r w:rsidR="004E211D" w:rsidRPr="00527B22">
        <w:rPr>
          <w:rFonts w:eastAsia="Arial Unicode MS" w:hint="eastAsia"/>
          <w:lang w:eastAsia="zh-CN"/>
        </w:rPr>
        <w:t xml:space="preserve">for </w:t>
      </w:r>
      <w:r w:rsidRPr="00527B22">
        <w:rPr>
          <w:rFonts w:eastAsia="Arial Unicode MS" w:hint="eastAsia"/>
          <w:lang w:eastAsia="zh-CN"/>
        </w:rPr>
        <w:t xml:space="preserve">failures due to inappropriate cell switch triggering, CU initiates analysis and forwards the </w:t>
      </w:r>
      <w:r w:rsidR="00CF32D0" w:rsidRPr="00527B22">
        <w:rPr>
          <w:rFonts w:eastAsia="Arial Unicode MS" w:hint="eastAsia"/>
          <w:lang w:eastAsia="zh-CN"/>
        </w:rPr>
        <w:t>failure information</w:t>
      </w:r>
      <w:r w:rsidRPr="00527B22">
        <w:rPr>
          <w:rFonts w:eastAsia="Arial Unicode MS" w:hint="eastAsia"/>
          <w:lang w:eastAsia="zh-CN"/>
        </w:rPr>
        <w:t xml:space="preserve"> to the DU responsible for the failure</w:t>
      </w:r>
      <w:r w:rsidR="00CF32D0" w:rsidRPr="00527B22">
        <w:rPr>
          <w:rFonts w:eastAsia="Arial Unicode MS" w:hint="eastAsia"/>
          <w:lang w:eastAsia="zh-CN"/>
        </w:rPr>
        <w:t>.</w:t>
      </w:r>
      <w:r w:rsidR="00F81DDA" w:rsidRPr="00527B22">
        <w:rPr>
          <w:rFonts w:eastAsia="Arial Unicode MS" w:hint="eastAsia"/>
          <w:lang w:eastAsia="zh-CN"/>
        </w:rPr>
        <w:t xml:space="preserve"> For failure of CLTM, although it the UE </w:t>
      </w:r>
      <w:r w:rsidR="0068326F" w:rsidRPr="00527B22">
        <w:rPr>
          <w:rFonts w:eastAsia="Arial Unicode MS"/>
          <w:lang w:eastAsia="zh-CN"/>
        </w:rPr>
        <w:t>triggered</w:t>
      </w:r>
      <w:r w:rsidR="00F81DDA" w:rsidRPr="00527B22">
        <w:rPr>
          <w:rFonts w:eastAsia="Arial Unicode MS" w:hint="eastAsia"/>
          <w:lang w:eastAsia="zh-CN"/>
        </w:rPr>
        <w:t xml:space="preserve"> </w:t>
      </w:r>
      <w:r w:rsidR="00F81DDA" w:rsidRPr="00527B22">
        <w:rPr>
          <w:rFonts w:eastAsia="Arial Unicode MS" w:hint="eastAsia"/>
          <w:lang w:eastAsia="zh-CN"/>
        </w:rPr>
        <w:lastRenderedPageBreak/>
        <w:t xml:space="preserve">to LTM, but the execution condition is set by the source DU. Therefore, we think the same F1 </w:t>
      </w:r>
      <w:r w:rsidR="00BA0A36" w:rsidRPr="00527B22">
        <w:rPr>
          <w:rFonts w:eastAsia="Arial Unicode MS" w:hint="eastAsia"/>
          <w:lang w:eastAsia="zh-CN"/>
        </w:rPr>
        <w:t>signalling and procedure can be used for intra-CU LTM</w:t>
      </w:r>
      <w:r w:rsidR="00754E4C" w:rsidRPr="00527B22">
        <w:rPr>
          <w:rFonts w:eastAsia="Arial Unicode MS" w:hint="eastAsia"/>
          <w:lang w:eastAsia="zh-CN"/>
        </w:rPr>
        <w:t>, such that the source DU can adjust the execution condition based on the failure information from the CU.</w:t>
      </w:r>
      <w:r w:rsidR="00824506">
        <w:rPr>
          <w:rFonts w:eastAsia="Arial Unicode MS" w:hint="eastAsia"/>
          <w:lang w:eastAsia="zh-CN"/>
        </w:rPr>
        <w:t xml:space="preserve"> </w:t>
      </w:r>
    </w:p>
    <w:p w14:paraId="3936A584" w14:textId="71C8BC52" w:rsidR="002208A1" w:rsidRPr="00527B22" w:rsidRDefault="00FD64B2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>Proposal</w:t>
      </w:r>
      <w:r w:rsidR="001B1255" w:rsidRPr="00527B22">
        <w:rPr>
          <w:rFonts w:eastAsia="Arial Unicode MS" w:hint="eastAsia"/>
          <w:b/>
          <w:bCs/>
          <w:lang w:eastAsia="zh-CN"/>
        </w:rPr>
        <w:t xml:space="preserve"> 2</w:t>
      </w:r>
      <w:r w:rsidRPr="00527B22">
        <w:rPr>
          <w:rFonts w:eastAsia="Arial Unicode MS" w:hint="eastAsia"/>
          <w:b/>
          <w:bCs/>
          <w:lang w:eastAsia="zh-CN"/>
        </w:rPr>
        <w:t xml:space="preserve">. </w:t>
      </w:r>
      <w:r w:rsidRPr="00527B22">
        <w:rPr>
          <w:rFonts w:eastAsia="Arial Unicode MS"/>
          <w:b/>
          <w:bCs/>
          <w:lang w:eastAsia="zh-CN"/>
        </w:rPr>
        <w:t>T</w:t>
      </w:r>
      <w:r w:rsidRPr="00527B22">
        <w:rPr>
          <w:rFonts w:eastAsia="Arial Unicode MS" w:hint="eastAsia"/>
          <w:b/>
          <w:bCs/>
          <w:lang w:eastAsia="zh-CN"/>
        </w:rPr>
        <w:t xml:space="preserve">he </w:t>
      </w:r>
      <w:r w:rsidR="00041532" w:rsidRPr="00527B22">
        <w:rPr>
          <w:rFonts w:eastAsia="Arial Unicode MS" w:hint="eastAsia"/>
          <w:b/>
          <w:bCs/>
          <w:lang w:eastAsia="zh-CN"/>
        </w:rPr>
        <w:t xml:space="preserve">F1 </w:t>
      </w:r>
      <w:r w:rsidR="00BA0A36" w:rsidRPr="00527B22">
        <w:rPr>
          <w:rFonts w:eastAsia="Arial Unicode MS" w:hint="eastAsia"/>
          <w:b/>
          <w:bCs/>
          <w:lang w:eastAsia="zh-CN"/>
        </w:rPr>
        <w:t>signalling and procedure</w:t>
      </w:r>
      <w:r w:rsidR="00041532" w:rsidRPr="00527B22">
        <w:rPr>
          <w:rFonts w:eastAsia="Arial Unicode MS" w:hint="eastAsia"/>
          <w:b/>
          <w:bCs/>
          <w:lang w:eastAsia="zh-CN"/>
        </w:rPr>
        <w:t xml:space="preserve"> for </w:t>
      </w:r>
      <w:r w:rsidR="00BA0A36" w:rsidRPr="00527B22">
        <w:rPr>
          <w:rFonts w:eastAsia="Arial Unicode MS" w:hint="eastAsia"/>
          <w:b/>
          <w:bCs/>
          <w:lang w:eastAsia="zh-CN"/>
        </w:rPr>
        <w:t xml:space="preserve">intra-CU </w:t>
      </w:r>
      <w:r w:rsidR="00041532" w:rsidRPr="00527B22">
        <w:rPr>
          <w:rFonts w:eastAsia="Arial Unicode MS" w:hint="eastAsia"/>
          <w:b/>
          <w:bCs/>
          <w:lang w:eastAsia="zh-CN"/>
        </w:rPr>
        <w:t>LTM failure</w:t>
      </w:r>
      <w:r w:rsidR="00254AC7">
        <w:rPr>
          <w:rFonts w:eastAsia="Arial Unicode MS" w:hint="eastAsia"/>
          <w:b/>
          <w:bCs/>
          <w:lang w:eastAsia="zh-CN"/>
        </w:rPr>
        <w:t xml:space="preserve"> </w:t>
      </w:r>
      <w:r w:rsidR="00041532" w:rsidRPr="00527B22">
        <w:rPr>
          <w:rFonts w:eastAsia="Arial Unicode MS" w:hint="eastAsia"/>
          <w:b/>
          <w:bCs/>
          <w:lang w:eastAsia="zh-CN"/>
        </w:rPr>
        <w:t xml:space="preserve">(i.e., too early LTM, too late LTM and </w:t>
      </w:r>
      <w:r w:rsidR="007E69E6" w:rsidRPr="00527B22">
        <w:rPr>
          <w:rFonts w:eastAsia="Arial Unicode MS" w:hint="eastAsia"/>
          <w:b/>
          <w:bCs/>
          <w:lang w:eastAsia="zh-CN"/>
        </w:rPr>
        <w:t>LTM to wrong cell</w:t>
      </w:r>
      <w:r w:rsidR="00041532" w:rsidRPr="00527B22">
        <w:rPr>
          <w:rFonts w:eastAsia="Arial Unicode MS" w:hint="eastAsia"/>
          <w:b/>
          <w:bCs/>
          <w:lang w:eastAsia="zh-CN"/>
        </w:rPr>
        <w:t>)</w:t>
      </w:r>
      <w:r w:rsidRPr="00527B22">
        <w:rPr>
          <w:rFonts w:eastAsia="Arial Unicode MS" w:hint="eastAsia"/>
          <w:b/>
          <w:bCs/>
          <w:lang w:eastAsia="zh-CN"/>
        </w:rPr>
        <w:t xml:space="preserve"> for </w:t>
      </w:r>
      <w:r w:rsidR="00AF2AAB" w:rsidRPr="00527B22">
        <w:rPr>
          <w:rFonts w:eastAsia="Arial Unicode MS" w:hint="eastAsia"/>
          <w:b/>
          <w:bCs/>
          <w:lang w:eastAsia="zh-CN"/>
        </w:rPr>
        <w:t>can be reused</w:t>
      </w:r>
      <w:r w:rsidR="00BA0A36" w:rsidRPr="00527B22">
        <w:rPr>
          <w:rFonts w:eastAsia="Arial Unicode MS" w:hint="eastAsia"/>
          <w:b/>
          <w:bCs/>
          <w:lang w:eastAsia="zh-CN"/>
        </w:rPr>
        <w:t xml:space="preserve"> for intra-CU CLTM</w:t>
      </w:r>
      <w:r w:rsidR="00FA7593" w:rsidRPr="00527B22">
        <w:rPr>
          <w:rFonts w:eastAsia="Arial Unicode MS" w:hint="eastAsia"/>
          <w:b/>
          <w:bCs/>
          <w:lang w:eastAsia="zh-CN"/>
        </w:rPr>
        <w:t>.</w:t>
      </w:r>
    </w:p>
    <w:p w14:paraId="60586C0E" w14:textId="77777777" w:rsidR="00F449BA" w:rsidRPr="00527B22" w:rsidRDefault="00F449BA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4019934E" w14:textId="69B03F10" w:rsidR="001B1255" w:rsidRPr="00527B22" w:rsidRDefault="001B1255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527B22">
        <w:rPr>
          <w:rFonts w:eastAsia="Arial Unicode MS" w:hint="eastAsia"/>
          <w:lang w:eastAsia="zh-CN"/>
        </w:rPr>
        <w:t xml:space="preserve">In Rel-19 MRO for intra-CU LTM, the target DU can </w:t>
      </w:r>
      <w:r w:rsidRPr="00527B22">
        <w:rPr>
          <w:rFonts w:eastAsia="Arial Unicode MS"/>
          <w:lang w:eastAsia="zh-CN"/>
        </w:rPr>
        <w:t>identi</w:t>
      </w:r>
      <w:r w:rsidRPr="00527B22">
        <w:rPr>
          <w:rFonts w:eastAsia="Arial Unicode MS" w:hint="eastAsia"/>
          <w:lang w:eastAsia="zh-CN"/>
        </w:rPr>
        <w:t>f</w:t>
      </w:r>
      <w:r w:rsidRPr="00527B22">
        <w:rPr>
          <w:rFonts w:eastAsia="Arial Unicode MS"/>
          <w:lang w:eastAsia="zh-CN"/>
        </w:rPr>
        <w:t>y</w:t>
      </w:r>
      <w:r w:rsidRPr="00527B22">
        <w:rPr>
          <w:rFonts w:eastAsia="Arial Unicode MS" w:hint="eastAsia"/>
          <w:lang w:eastAsia="zh-CN"/>
        </w:rPr>
        <w:t xml:space="preserve"> the BFR shortly after a successful LTM cell switch, and send the recovery beam information to the </w:t>
      </w:r>
      <w:r w:rsidRPr="00527B22">
        <w:rPr>
          <w:rFonts w:eastAsia="Arial Unicode MS"/>
          <w:lang w:eastAsia="zh-CN"/>
        </w:rPr>
        <w:t>source</w:t>
      </w:r>
      <w:r w:rsidR="00255A88">
        <w:rPr>
          <w:rFonts w:eastAsia="Arial Unicode MS" w:hint="eastAsia"/>
          <w:lang w:eastAsia="zh-CN"/>
        </w:rPr>
        <w:t xml:space="preserve"> </w:t>
      </w:r>
      <w:r w:rsidRPr="00527B22">
        <w:rPr>
          <w:rFonts w:eastAsia="Arial Unicode MS" w:hint="eastAsia"/>
          <w:lang w:eastAsia="zh-CN"/>
        </w:rPr>
        <w:t>DU via the CU.</w:t>
      </w:r>
      <w:r w:rsidR="00AB7993" w:rsidRPr="00527B22">
        <w:rPr>
          <w:rFonts w:eastAsia="Arial Unicode MS" w:hint="eastAsia"/>
          <w:lang w:eastAsia="zh-CN"/>
        </w:rPr>
        <w:t xml:space="preserve"> </w:t>
      </w:r>
      <w:r w:rsidR="00AB7993" w:rsidRPr="00527B22">
        <w:rPr>
          <w:rFonts w:eastAsia="Arial Unicode MS"/>
          <w:lang w:eastAsia="zh-CN"/>
        </w:rPr>
        <w:t>F</w:t>
      </w:r>
      <w:r w:rsidR="00AB7993" w:rsidRPr="00527B22">
        <w:rPr>
          <w:rFonts w:eastAsia="Arial Unicode MS" w:hint="eastAsia"/>
          <w:lang w:eastAsia="zh-CN"/>
        </w:rPr>
        <w:t xml:space="preserve">or intra-CU CLTM, BFR shortly after a </w:t>
      </w:r>
      <w:r w:rsidR="00AB7993" w:rsidRPr="00527B22">
        <w:rPr>
          <w:rFonts w:eastAsia="Arial Unicode MS"/>
          <w:lang w:eastAsia="zh-CN"/>
        </w:rPr>
        <w:t>successful</w:t>
      </w:r>
      <w:r w:rsidR="00AB7993" w:rsidRPr="00527B22">
        <w:rPr>
          <w:rFonts w:eastAsia="Arial Unicode MS" w:hint="eastAsia"/>
          <w:lang w:eastAsia="zh-CN"/>
        </w:rPr>
        <w:t xml:space="preserve"> LTM cell switch can also happen, the difference is that the </w:t>
      </w:r>
      <w:r w:rsidR="005D293C" w:rsidRPr="00527B22">
        <w:rPr>
          <w:rFonts w:eastAsia="Arial Unicode MS" w:hint="eastAsia"/>
          <w:lang w:eastAsia="zh-CN"/>
        </w:rPr>
        <w:t xml:space="preserve">beam selected during the CLTM is determined by the UE based on the </w:t>
      </w:r>
      <w:r w:rsidR="009B6F8B" w:rsidRPr="00527B22">
        <w:rPr>
          <w:rFonts w:eastAsia="Arial Unicode MS" w:hint="eastAsia"/>
          <w:lang w:eastAsia="zh-CN"/>
        </w:rPr>
        <w:t>fulfilled execution condition</w:t>
      </w:r>
      <w:r w:rsidR="000E743F" w:rsidRPr="00527B22">
        <w:rPr>
          <w:rFonts w:eastAsia="Arial Unicode MS" w:hint="eastAsia"/>
          <w:lang w:eastAsia="zh-CN"/>
        </w:rPr>
        <w:t xml:space="preserve"> set by the source DU</w:t>
      </w:r>
      <w:r w:rsidR="005F3F82" w:rsidRPr="00527B22">
        <w:rPr>
          <w:rFonts w:eastAsia="Arial Unicode MS" w:hint="eastAsia"/>
          <w:lang w:eastAsia="zh-CN"/>
        </w:rPr>
        <w:t>.</w:t>
      </w:r>
      <w:r w:rsidR="00E030DE" w:rsidRPr="00527B22">
        <w:rPr>
          <w:rFonts w:eastAsia="Arial Unicode MS" w:hint="eastAsia"/>
          <w:lang w:eastAsia="zh-CN"/>
        </w:rPr>
        <w:t xml:space="preserve"> </w:t>
      </w:r>
      <w:r w:rsidR="00210E32" w:rsidRPr="00527B22">
        <w:rPr>
          <w:rFonts w:eastAsia="Arial Unicode MS" w:hint="eastAsia"/>
          <w:lang w:eastAsia="zh-CN"/>
        </w:rPr>
        <w:t xml:space="preserve">Since for CLTM, the source DU has no </w:t>
      </w:r>
      <w:r w:rsidR="00210E32" w:rsidRPr="00527B22">
        <w:rPr>
          <w:rFonts w:eastAsia="Arial Unicode MS"/>
          <w:lang w:eastAsia="zh-CN"/>
        </w:rPr>
        <w:t>information</w:t>
      </w:r>
      <w:r w:rsidR="00210E32" w:rsidRPr="00527B22">
        <w:rPr>
          <w:rFonts w:eastAsia="Arial Unicode MS" w:hint="eastAsia"/>
          <w:lang w:eastAsia="zh-CN"/>
        </w:rPr>
        <w:t xml:space="preserve"> of the beam</w:t>
      </w:r>
      <w:r w:rsidR="0037526D" w:rsidRPr="00527B22">
        <w:rPr>
          <w:rFonts w:eastAsia="Arial Unicode MS" w:hint="eastAsia"/>
          <w:lang w:eastAsia="zh-CN"/>
        </w:rPr>
        <w:t xml:space="preserve"> selected by the UE</w:t>
      </w:r>
      <w:r w:rsidR="004D5546">
        <w:rPr>
          <w:rFonts w:eastAsia="Arial Unicode MS" w:hint="eastAsia"/>
          <w:lang w:eastAsia="zh-CN"/>
        </w:rPr>
        <w:t xml:space="preserve"> during the RACH-less </w:t>
      </w:r>
      <w:r w:rsidR="00230E14">
        <w:rPr>
          <w:rFonts w:eastAsia="Arial Unicode MS" w:hint="eastAsia"/>
          <w:lang w:eastAsia="zh-CN"/>
        </w:rPr>
        <w:t>C</w:t>
      </w:r>
      <w:r w:rsidR="004D5546">
        <w:rPr>
          <w:rFonts w:eastAsia="Arial Unicode MS" w:hint="eastAsia"/>
          <w:lang w:eastAsia="zh-CN"/>
        </w:rPr>
        <w:t xml:space="preserve">LTM, </w:t>
      </w:r>
      <w:r w:rsidR="00230E14">
        <w:rPr>
          <w:rFonts w:eastAsia="Arial Unicode MS" w:hint="eastAsia"/>
          <w:lang w:eastAsia="zh-CN"/>
        </w:rPr>
        <w:t xml:space="preserve">it is better to provide also the beam </w:t>
      </w:r>
      <w:r w:rsidR="001E4AE2">
        <w:rPr>
          <w:rFonts w:eastAsia="Arial Unicode MS" w:hint="eastAsia"/>
          <w:lang w:eastAsia="zh-CN"/>
        </w:rPr>
        <w:t>selected</w:t>
      </w:r>
      <w:r w:rsidR="00230E14">
        <w:rPr>
          <w:rFonts w:eastAsia="Arial Unicode MS" w:hint="eastAsia"/>
          <w:lang w:eastAsia="zh-CN"/>
        </w:rPr>
        <w:t xml:space="preserve"> during the RACH-less CLTM to the source DU</w:t>
      </w:r>
      <w:r w:rsidR="003175FC" w:rsidRPr="00527B22">
        <w:rPr>
          <w:rFonts w:eastAsia="Arial Unicode MS" w:hint="eastAsia"/>
          <w:lang w:eastAsia="zh-CN"/>
        </w:rPr>
        <w:t>.</w:t>
      </w:r>
      <w:r w:rsidR="007B257C" w:rsidRPr="00527B22">
        <w:rPr>
          <w:rFonts w:eastAsia="Arial Unicode MS" w:hint="eastAsia"/>
          <w:lang w:eastAsia="zh-CN"/>
        </w:rPr>
        <w:t xml:space="preserve"> </w:t>
      </w:r>
    </w:p>
    <w:p w14:paraId="2AB02029" w14:textId="60CDF376" w:rsidR="006075D5" w:rsidRPr="00527B22" w:rsidRDefault="00F449BA" w:rsidP="0089411A">
      <w:pPr>
        <w:spacing w:before="120" w:after="0"/>
        <w:jc w:val="both"/>
        <w:rPr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>Pr</w:t>
      </w:r>
      <w:r w:rsidR="00E030DE" w:rsidRPr="00527B22">
        <w:rPr>
          <w:rFonts w:eastAsia="Arial Unicode MS" w:hint="eastAsia"/>
          <w:b/>
          <w:bCs/>
          <w:lang w:eastAsia="zh-CN"/>
        </w:rPr>
        <w:t>o</w:t>
      </w:r>
      <w:r w:rsidRPr="00527B22">
        <w:rPr>
          <w:rFonts w:eastAsia="Arial Unicode MS" w:hint="eastAsia"/>
          <w:b/>
          <w:bCs/>
          <w:lang w:eastAsia="zh-CN"/>
        </w:rPr>
        <w:t xml:space="preserve">posal </w:t>
      </w:r>
      <w:r w:rsidR="00E030DE" w:rsidRPr="00527B22">
        <w:rPr>
          <w:rFonts w:eastAsia="Arial Unicode MS" w:hint="eastAsia"/>
          <w:b/>
          <w:bCs/>
          <w:lang w:eastAsia="zh-CN"/>
        </w:rPr>
        <w:t>3</w:t>
      </w:r>
      <w:r w:rsidRPr="00527B22">
        <w:rPr>
          <w:rFonts w:eastAsia="Arial Unicode MS" w:hint="eastAsia"/>
          <w:b/>
          <w:bCs/>
          <w:lang w:eastAsia="zh-CN"/>
        </w:rPr>
        <w:t>.</w:t>
      </w:r>
      <w:r w:rsidR="00AC46A0" w:rsidRPr="00527B22">
        <w:rPr>
          <w:rFonts w:eastAsia="Arial Unicode MS" w:hint="eastAsia"/>
          <w:b/>
          <w:bCs/>
          <w:lang w:eastAsia="zh-CN"/>
        </w:rPr>
        <w:t xml:space="preserve"> </w:t>
      </w:r>
      <w:r w:rsidR="00230E14">
        <w:rPr>
          <w:rFonts w:eastAsia="Arial Unicode MS" w:hint="eastAsia"/>
          <w:b/>
          <w:bCs/>
          <w:lang w:eastAsia="zh-CN"/>
        </w:rPr>
        <w:t>F</w:t>
      </w:r>
      <w:r w:rsidR="00C10B36" w:rsidRPr="00527B22">
        <w:rPr>
          <w:rFonts w:eastAsia="Arial Unicode MS" w:hint="eastAsia"/>
          <w:b/>
          <w:bCs/>
          <w:lang w:eastAsia="zh-CN"/>
        </w:rPr>
        <w:t>or</w:t>
      </w:r>
      <w:r w:rsidRPr="00527B22">
        <w:rPr>
          <w:rFonts w:eastAsia="Arial Unicode MS" w:hint="eastAsia"/>
          <w:b/>
          <w:bCs/>
          <w:lang w:eastAsia="zh-CN"/>
        </w:rPr>
        <w:t xml:space="preserve"> </w:t>
      </w:r>
      <w:r w:rsidR="00294E6C" w:rsidRPr="00527B22">
        <w:rPr>
          <w:rFonts w:eastAsia="Arial Unicode MS" w:hint="eastAsia"/>
          <w:b/>
          <w:bCs/>
          <w:lang w:eastAsia="zh-CN"/>
        </w:rPr>
        <w:t>BFR shortly after successful intra-CU CLTM</w:t>
      </w:r>
      <w:r w:rsidR="00230E14">
        <w:rPr>
          <w:rFonts w:eastAsia="Arial Unicode MS" w:hint="eastAsia"/>
          <w:b/>
          <w:bCs/>
          <w:lang w:eastAsia="zh-CN"/>
        </w:rPr>
        <w:t>, the target DU also provide</w:t>
      </w:r>
      <w:r w:rsidR="00E1508A">
        <w:rPr>
          <w:rFonts w:eastAsia="Arial Unicode MS" w:hint="eastAsia"/>
          <w:b/>
          <w:bCs/>
          <w:lang w:eastAsia="zh-CN"/>
        </w:rPr>
        <w:t>s</w:t>
      </w:r>
      <w:r w:rsidR="00230E14">
        <w:rPr>
          <w:rFonts w:eastAsia="Arial Unicode MS" w:hint="eastAsia"/>
          <w:b/>
          <w:bCs/>
          <w:lang w:eastAsia="zh-CN"/>
        </w:rPr>
        <w:t xml:space="preserve"> the information of </w:t>
      </w:r>
      <w:r w:rsidR="001E4AE2">
        <w:rPr>
          <w:rFonts w:eastAsia="Arial Unicode MS" w:hint="eastAsia"/>
          <w:b/>
          <w:bCs/>
          <w:lang w:eastAsia="zh-CN"/>
        </w:rPr>
        <w:t>selected beam</w:t>
      </w:r>
      <w:r w:rsidR="00230E14">
        <w:rPr>
          <w:rFonts w:eastAsia="Arial Unicode MS" w:hint="eastAsia"/>
          <w:b/>
          <w:bCs/>
          <w:lang w:eastAsia="zh-CN"/>
        </w:rPr>
        <w:t xml:space="preserve"> during the RACH-less CLTM</w:t>
      </w:r>
      <w:r w:rsidR="00E1508A">
        <w:rPr>
          <w:rFonts w:eastAsia="Arial Unicode MS" w:hint="eastAsia"/>
          <w:b/>
          <w:bCs/>
          <w:lang w:eastAsia="zh-CN"/>
        </w:rPr>
        <w:t xml:space="preserve"> to the source DU via the CU</w:t>
      </w:r>
      <w:r w:rsidR="006075D5" w:rsidRPr="00527B22">
        <w:rPr>
          <w:rFonts w:eastAsia="Arial Unicode MS" w:hint="eastAsia"/>
          <w:b/>
          <w:bCs/>
          <w:lang w:eastAsia="zh-CN"/>
        </w:rPr>
        <w:t>.</w:t>
      </w:r>
    </w:p>
    <w:p w14:paraId="26D693D8" w14:textId="77777777" w:rsidR="00FE6B6B" w:rsidRPr="00E1508A" w:rsidRDefault="00FE6B6B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1C7ED810" w14:textId="5040924C" w:rsidR="0001322D" w:rsidRPr="00527B22" w:rsidRDefault="0001322D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527B22">
        <w:rPr>
          <w:rFonts w:eastAsia="Arial Unicode MS" w:hint="eastAsia"/>
          <w:lang w:eastAsia="zh-CN"/>
        </w:rPr>
        <w:t xml:space="preserve">In Rel-19 MRO for intra-CU LTM, </w:t>
      </w:r>
      <w:r w:rsidRPr="00527B22">
        <w:rPr>
          <w:rFonts w:hint="eastAsia"/>
          <w:szCs w:val="22"/>
          <w:lang w:eastAsia="zh-CN"/>
        </w:rPr>
        <w:t xml:space="preserve">the target DU can identify that the UE successfully </w:t>
      </w:r>
      <w:r w:rsidRPr="00527B22">
        <w:rPr>
          <w:szCs w:val="22"/>
          <w:lang w:eastAsia="zh-CN"/>
        </w:rPr>
        <w:t xml:space="preserve">performs </w:t>
      </w:r>
      <w:r w:rsidRPr="00527B22">
        <w:rPr>
          <w:rFonts w:hint="eastAsia"/>
          <w:szCs w:val="22"/>
          <w:lang w:eastAsia="zh-CN"/>
        </w:rPr>
        <w:t xml:space="preserve">a RACH-based access </w:t>
      </w:r>
      <w:r w:rsidRPr="00527B22">
        <w:rPr>
          <w:szCs w:val="22"/>
          <w:lang w:eastAsia="zh-CN"/>
        </w:rPr>
        <w:t>while</w:t>
      </w:r>
      <w:r w:rsidRPr="00527B22">
        <w:rPr>
          <w:rFonts w:hint="eastAsia"/>
          <w:szCs w:val="22"/>
          <w:lang w:eastAsia="zh-CN"/>
        </w:rPr>
        <w:t xml:space="preserve"> </w:t>
      </w:r>
      <w:r w:rsidRPr="00527B22">
        <w:rPr>
          <w:szCs w:val="22"/>
          <w:lang w:eastAsia="zh-CN"/>
        </w:rPr>
        <w:t>re-establish</w:t>
      </w:r>
      <w:r w:rsidRPr="00527B22">
        <w:rPr>
          <w:rFonts w:hint="eastAsia"/>
          <w:szCs w:val="22"/>
          <w:lang w:eastAsia="zh-CN"/>
        </w:rPr>
        <w:t>ing</w:t>
      </w:r>
      <w:r w:rsidRPr="00527B22">
        <w:rPr>
          <w:szCs w:val="22"/>
          <w:lang w:eastAsia="zh-CN"/>
        </w:rPr>
        <w:t xml:space="preserve"> or recover</w:t>
      </w:r>
      <w:r w:rsidRPr="00527B22">
        <w:rPr>
          <w:rFonts w:hint="eastAsia"/>
          <w:szCs w:val="22"/>
          <w:lang w:eastAsia="zh-CN"/>
        </w:rPr>
        <w:t>ing</w:t>
      </w:r>
      <w:r w:rsidRPr="00527B22">
        <w:rPr>
          <w:szCs w:val="22"/>
          <w:lang w:eastAsia="zh-CN"/>
        </w:rPr>
        <w:t xml:space="preserve"> </w:t>
      </w:r>
      <w:r w:rsidRPr="00527B22">
        <w:rPr>
          <w:rFonts w:hint="eastAsia"/>
          <w:szCs w:val="22"/>
          <w:lang w:eastAsia="zh-CN"/>
        </w:rPr>
        <w:t xml:space="preserve">to the same target cell, and send the </w:t>
      </w:r>
      <w:r w:rsidRPr="00527B22">
        <w:rPr>
          <w:szCs w:val="22"/>
          <w:lang w:eastAsia="zh-CN"/>
        </w:rPr>
        <w:t>re-established or recovery</w:t>
      </w:r>
      <w:r w:rsidRPr="00527B22">
        <w:rPr>
          <w:rFonts w:hint="eastAsia"/>
          <w:szCs w:val="22"/>
          <w:lang w:eastAsia="zh-CN"/>
        </w:rPr>
        <w:t xml:space="preserve"> beam information</w:t>
      </w:r>
      <w:r w:rsidR="001E3583">
        <w:rPr>
          <w:rFonts w:hint="eastAsia"/>
          <w:szCs w:val="22"/>
          <w:lang w:eastAsia="zh-CN"/>
        </w:rPr>
        <w:t xml:space="preserve"> and/or</w:t>
      </w:r>
      <w:r w:rsidRPr="00527B22">
        <w:rPr>
          <w:szCs w:val="22"/>
          <w:lang w:eastAsia="zh-CN"/>
        </w:rPr>
        <w:t xml:space="preserve"> the TA value used at successful RACH-based access</w:t>
      </w:r>
      <w:r w:rsidRPr="00527B22">
        <w:rPr>
          <w:rFonts w:hint="eastAsia"/>
          <w:szCs w:val="22"/>
          <w:lang w:eastAsia="zh-CN"/>
        </w:rPr>
        <w:t xml:space="preserve"> to the source DU via the CU. </w:t>
      </w:r>
      <w:r w:rsidR="00E05933">
        <w:rPr>
          <w:rFonts w:eastAsia="Arial Unicode MS" w:hint="eastAsia"/>
          <w:lang w:eastAsia="zh-CN"/>
        </w:rPr>
        <w:t xml:space="preserve">However, for CLTM, since there is no </w:t>
      </w:r>
      <w:r w:rsidR="00B3582A">
        <w:rPr>
          <w:rFonts w:eastAsia="Arial Unicode MS" w:hint="eastAsia"/>
          <w:lang w:eastAsia="zh-CN"/>
        </w:rPr>
        <w:t>DU-CU</w:t>
      </w:r>
      <w:r w:rsidR="005E3CAF">
        <w:rPr>
          <w:rFonts w:eastAsia="Arial Unicode MS" w:hint="eastAsia"/>
          <w:lang w:eastAsia="zh-CN"/>
        </w:rPr>
        <w:t xml:space="preserve"> CELL SWITCH NOTIFICATION</w:t>
      </w:r>
      <w:r w:rsidR="00B3582A">
        <w:rPr>
          <w:rFonts w:eastAsia="Arial Unicode MS" w:hint="eastAsia"/>
          <w:lang w:eastAsia="zh-CN"/>
        </w:rPr>
        <w:t xml:space="preserve"> an</w:t>
      </w:r>
      <w:r w:rsidR="005E3CAF">
        <w:rPr>
          <w:rFonts w:eastAsia="Arial Unicode MS" w:hint="eastAsia"/>
          <w:lang w:eastAsia="zh-CN"/>
        </w:rPr>
        <w:t>d</w:t>
      </w:r>
      <w:r w:rsidR="00B3582A">
        <w:rPr>
          <w:rFonts w:eastAsia="Arial Unicode MS" w:hint="eastAsia"/>
          <w:lang w:eastAsia="zh-CN"/>
        </w:rPr>
        <w:t xml:space="preserve"> CU-DU CELL SWITCH NOTIFICATION message, the </w:t>
      </w:r>
      <w:r w:rsidR="00DC0248">
        <w:rPr>
          <w:rFonts w:eastAsia="Arial Unicode MS" w:hint="eastAsia"/>
          <w:lang w:eastAsia="zh-CN"/>
        </w:rPr>
        <w:t>target DU is not aware of the initiation of the CLTM cell switch procedure, and there</w:t>
      </w:r>
      <w:r w:rsidR="00BA5D5F">
        <w:rPr>
          <w:rFonts w:eastAsia="Arial Unicode MS" w:hint="eastAsia"/>
          <w:lang w:eastAsia="zh-CN"/>
        </w:rPr>
        <w:t xml:space="preserve">fore </w:t>
      </w:r>
      <w:r w:rsidR="00E52228">
        <w:rPr>
          <w:rFonts w:eastAsia="Arial Unicode MS" w:hint="eastAsia"/>
          <w:lang w:eastAsia="zh-CN"/>
        </w:rPr>
        <w:t>has no information of the beam selected by the UE</w:t>
      </w:r>
      <w:r w:rsidR="00640EED">
        <w:rPr>
          <w:rFonts w:eastAsia="Arial Unicode MS" w:hint="eastAsia"/>
          <w:lang w:eastAsia="zh-CN"/>
        </w:rPr>
        <w:t xml:space="preserve">, the </w:t>
      </w:r>
      <w:r w:rsidR="00FB2C8F">
        <w:rPr>
          <w:rFonts w:eastAsia="Arial Unicode MS" w:hint="eastAsia"/>
          <w:lang w:eastAsia="zh-CN"/>
        </w:rPr>
        <w:t>TA or TAT information</w:t>
      </w:r>
      <w:r w:rsidR="00640EED">
        <w:rPr>
          <w:rFonts w:eastAsia="Arial Unicode MS" w:hint="eastAsia"/>
          <w:lang w:eastAsia="zh-CN"/>
        </w:rPr>
        <w:t xml:space="preserve"> when the LTM cell switch is triggered</w:t>
      </w:r>
      <w:r w:rsidR="00E52228">
        <w:rPr>
          <w:rFonts w:eastAsia="Arial Unicode MS" w:hint="eastAsia"/>
          <w:lang w:eastAsia="zh-CN"/>
        </w:rPr>
        <w:t xml:space="preserve">, and even has no idea of whether </w:t>
      </w:r>
      <w:r w:rsidR="0093348B">
        <w:rPr>
          <w:rFonts w:eastAsia="Arial Unicode MS" w:hint="eastAsia"/>
          <w:lang w:eastAsia="zh-CN"/>
        </w:rPr>
        <w:t xml:space="preserve">the CLTM cell switch procedure is a normal one or the one triggered by </w:t>
      </w:r>
      <w:r w:rsidR="00640EED">
        <w:rPr>
          <w:rFonts w:eastAsia="Arial Unicode MS" w:hint="eastAsia"/>
          <w:lang w:eastAsia="zh-CN"/>
        </w:rPr>
        <w:t>LTM recovery</w:t>
      </w:r>
      <w:r w:rsidR="00590DDB" w:rsidRPr="00527B22">
        <w:rPr>
          <w:rFonts w:eastAsia="Arial Unicode MS" w:hint="eastAsia"/>
          <w:lang w:eastAsia="zh-CN"/>
        </w:rPr>
        <w:t xml:space="preserve">. </w:t>
      </w:r>
      <w:r w:rsidR="00C008B4">
        <w:rPr>
          <w:rFonts w:eastAsia="Arial Unicode MS" w:hint="eastAsia"/>
          <w:lang w:eastAsia="zh-CN"/>
        </w:rPr>
        <w:t xml:space="preserve">It </w:t>
      </w:r>
      <w:r w:rsidR="004D5482">
        <w:rPr>
          <w:rFonts w:eastAsia="Arial Unicode MS" w:hint="eastAsia"/>
          <w:lang w:eastAsia="zh-CN"/>
        </w:rPr>
        <w:t>would be</w:t>
      </w:r>
      <w:r w:rsidR="00C008B4">
        <w:rPr>
          <w:rFonts w:eastAsia="Arial Unicode MS" w:hint="eastAsia"/>
          <w:lang w:eastAsia="zh-CN"/>
        </w:rPr>
        <w:t xml:space="preserve"> easier for the UE to collect the information to optimize </w:t>
      </w:r>
      <w:r w:rsidR="004D5482">
        <w:rPr>
          <w:rFonts w:eastAsia="Arial Unicode MS" w:hint="eastAsia"/>
          <w:lang w:eastAsia="zh-CN"/>
        </w:rPr>
        <w:t>the concerned scenario.</w:t>
      </w:r>
    </w:p>
    <w:p w14:paraId="3ADD83F2" w14:textId="190C56D3" w:rsidR="00FE6B6B" w:rsidRPr="00527B22" w:rsidRDefault="00C10B36" w:rsidP="0089411A">
      <w:pPr>
        <w:spacing w:before="120" w:after="0"/>
        <w:jc w:val="both"/>
        <w:rPr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>Pr</w:t>
      </w:r>
      <w:r w:rsidR="00E030DE" w:rsidRPr="00527B22">
        <w:rPr>
          <w:rFonts w:eastAsia="Arial Unicode MS" w:hint="eastAsia"/>
          <w:b/>
          <w:bCs/>
          <w:lang w:eastAsia="zh-CN"/>
        </w:rPr>
        <w:t>o</w:t>
      </w:r>
      <w:r w:rsidRPr="00527B22">
        <w:rPr>
          <w:rFonts w:eastAsia="Arial Unicode MS" w:hint="eastAsia"/>
          <w:b/>
          <w:bCs/>
          <w:lang w:eastAsia="zh-CN"/>
        </w:rPr>
        <w:t xml:space="preserve">posal </w:t>
      </w:r>
      <w:r w:rsidR="00E030DE" w:rsidRPr="00527B22">
        <w:rPr>
          <w:rFonts w:eastAsia="Arial Unicode MS" w:hint="eastAsia"/>
          <w:b/>
          <w:bCs/>
          <w:lang w:eastAsia="zh-CN"/>
        </w:rPr>
        <w:t>4</w:t>
      </w:r>
      <w:r w:rsidRPr="00527B22">
        <w:rPr>
          <w:rFonts w:eastAsia="Arial Unicode MS" w:hint="eastAsia"/>
          <w:b/>
          <w:bCs/>
          <w:lang w:eastAsia="zh-CN"/>
        </w:rPr>
        <w:t xml:space="preserve">. </w:t>
      </w:r>
      <w:r w:rsidR="00034B4E">
        <w:rPr>
          <w:rFonts w:eastAsia="Arial Unicode MS" w:hint="eastAsia"/>
          <w:b/>
          <w:bCs/>
          <w:lang w:eastAsia="zh-CN"/>
        </w:rPr>
        <w:t>For the</w:t>
      </w:r>
      <w:r w:rsidR="004378EC">
        <w:rPr>
          <w:rFonts w:eastAsia="Arial Unicode MS" w:hint="eastAsia"/>
          <w:b/>
          <w:bCs/>
          <w:lang w:eastAsia="zh-CN"/>
        </w:rPr>
        <w:t xml:space="preserve"> MRO of</w:t>
      </w:r>
      <w:r w:rsidR="00034B4E">
        <w:rPr>
          <w:rFonts w:eastAsia="Arial Unicode MS" w:hint="eastAsia"/>
          <w:b/>
          <w:bCs/>
          <w:lang w:eastAsia="zh-CN"/>
        </w:rPr>
        <w:t xml:space="preserve"> </w:t>
      </w:r>
      <w:r w:rsidR="00BF5B26">
        <w:rPr>
          <w:rFonts w:eastAsia="Arial Unicode MS" w:hint="eastAsia"/>
          <w:b/>
          <w:bCs/>
          <w:lang w:eastAsia="zh-CN"/>
        </w:rPr>
        <w:t xml:space="preserve">CLTM </w:t>
      </w:r>
      <w:r w:rsidR="00034B4E" w:rsidRPr="00034B4E">
        <w:rPr>
          <w:rFonts w:eastAsia="Arial Unicode MS"/>
          <w:b/>
          <w:bCs/>
          <w:lang w:eastAsia="zh-CN"/>
        </w:rPr>
        <w:t>failure due to wrong beam and outdated TA</w:t>
      </w:r>
      <w:r w:rsidR="00FE7BCB">
        <w:rPr>
          <w:rFonts w:eastAsia="Arial Unicode MS" w:hint="eastAsia"/>
          <w:b/>
          <w:bCs/>
          <w:lang w:eastAsia="zh-CN"/>
        </w:rPr>
        <w:t xml:space="preserve">, </w:t>
      </w:r>
      <w:r w:rsidR="004D5482">
        <w:rPr>
          <w:rFonts w:eastAsia="Arial Unicode MS" w:hint="eastAsia"/>
          <w:b/>
          <w:bCs/>
          <w:lang w:eastAsia="zh-CN"/>
        </w:rPr>
        <w:t xml:space="preserve">UE-based </w:t>
      </w:r>
      <w:r w:rsidR="004D5482">
        <w:rPr>
          <w:rFonts w:eastAsia="Arial Unicode MS"/>
          <w:b/>
          <w:bCs/>
          <w:lang w:eastAsia="zh-CN"/>
        </w:rPr>
        <w:t>solution</w:t>
      </w:r>
      <w:r w:rsidR="004D5482">
        <w:rPr>
          <w:rFonts w:eastAsia="Arial Unicode MS" w:hint="eastAsia"/>
          <w:b/>
          <w:bCs/>
          <w:lang w:eastAsia="zh-CN"/>
        </w:rPr>
        <w:t xml:space="preserve"> should be used</w:t>
      </w:r>
      <w:r w:rsidR="00FE270B" w:rsidRPr="00527B22">
        <w:rPr>
          <w:rFonts w:eastAsia="Arial Unicode MS" w:hint="eastAsia"/>
          <w:b/>
          <w:bCs/>
          <w:lang w:eastAsia="zh-CN"/>
        </w:rPr>
        <w:t>.</w:t>
      </w:r>
    </w:p>
    <w:p w14:paraId="459E9A07" w14:textId="77777777" w:rsidR="00FE6B6B" w:rsidRPr="00034B4E" w:rsidRDefault="00FE6B6B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1571BACF" w14:textId="6F7F9731" w:rsidR="00C2338D" w:rsidRPr="00C2338D" w:rsidRDefault="00DF2635" w:rsidP="0089411A">
      <w:pPr>
        <w:spacing w:before="120" w:after="0"/>
        <w:jc w:val="both"/>
        <w:rPr>
          <w:lang w:eastAsia="zh-CN"/>
        </w:rPr>
      </w:pPr>
      <w:r w:rsidRPr="00527B22">
        <w:rPr>
          <w:rFonts w:eastAsia="Arial Unicode MS" w:hint="eastAsia"/>
          <w:lang w:eastAsia="zh-CN"/>
        </w:rPr>
        <w:t>In Rel-19 MRO of intra-CU LTM, the ping-pong issue of LTM cell switch was discussed and solved by sending from CU to</w:t>
      </w:r>
      <w:r w:rsidR="00030736">
        <w:rPr>
          <w:rFonts w:eastAsia="Arial Unicode MS" w:hint="eastAsia"/>
          <w:lang w:eastAsia="zh-CN"/>
        </w:rPr>
        <w:t xml:space="preserve"> </w:t>
      </w:r>
      <w:r w:rsidRPr="00527B22">
        <w:rPr>
          <w:rFonts w:eastAsia="Arial Unicode MS" w:hint="eastAsia"/>
          <w:lang w:eastAsia="zh-CN"/>
        </w:rPr>
        <w:t>DU the UE history information with a ping-pong indicator using CELL SWITCH NOTIFICATION message.</w:t>
      </w:r>
      <w:r w:rsidR="00EB6363" w:rsidRPr="00527B22">
        <w:rPr>
          <w:rFonts w:eastAsia="Arial Unicode MS" w:hint="eastAsia"/>
          <w:lang w:eastAsia="zh-CN"/>
        </w:rPr>
        <w:t xml:space="preserve"> </w:t>
      </w:r>
      <w:r w:rsidR="00A20A1B" w:rsidRPr="00527B22">
        <w:rPr>
          <w:rFonts w:eastAsia="Arial Unicode MS" w:hint="eastAsia"/>
          <w:lang w:eastAsia="zh-CN"/>
        </w:rPr>
        <w:t>For intra-CU CLTM, the ping-pong cell switch issue also exists</w:t>
      </w:r>
      <w:r w:rsidR="00FF6704" w:rsidRPr="00527B22">
        <w:rPr>
          <w:rFonts w:eastAsia="Arial Unicode MS" w:hint="eastAsia"/>
          <w:lang w:eastAsia="zh-CN"/>
        </w:rPr>
        <w:t>. H</w:t>
      </w:r>
      <w:r w:rsidR="00A20A1B" w:rsidRPr="00527B22">
        <w:rPr>
          <w:rFonts w:eastAsia="Arial Unicode MS" w:hint="eastAsia"/>
          <w:lang w:eastAsia="zh-CN"/>
        </w:rPr>
        <w:t>owever, there is no</w:t>
      </w:r>
      <w:r w:rsidR="00620EFD">
        <w:rPr>
          <w:rFonts w:eastAsia="Arial Unicode MS" w:hint="eastAsia"/>
          <w:lang w:eastAsia="zh-CN"/>
        </w:rPr>
        <w:t xml:space="preserve"> CU-DU</w:t>
      </w:r>
      <w:r w:rsidR="00A20A1B" w:rsidRPr="00527B22">
        <w:rPr>
          <w:rFonts w:eastAsia="Arial Unicode MS" w:hint="eastAsia"/>
          <w:lang w:eastAsia="zh-CN"/>
        </w:rPr>
        <w:t xml:space="preserve"> CELL SWITCH NOTIFICATION message</w:t>
      </w:r>
      <w:r w:rsidR="00121975" w:rsidRPr="00527B22">
        <w:rPr>
          <w:rFonts w:eastAsia="Arial Unicode MS" w:hint="eastAsia"/>
          <w:lang w:eastAsia="zh-CN"/>
        </w:rPr>
        <w:t xml:space="preserve"> </w:t>
      </w:r>
      <w:r w:rsidR="003F3D9C" w:rsidRPr="00527B22">
        <w:rPr>
          <w:rFonts w:eastAsia="Arial Unicode MS" w:hint="eastAsia"/>
          <w:lang w:eastAsia="zh-CN"/>
        </w:rPr>
        <w:t>transmitted from the</w:t>
      </w:r>
      <w:r w:rsidR="00620EFD">
        <w:rPr>
          <w:rFonts w:eastAsia="Arial Unicode MS" w:hint="eastAsia"/>
          <w:lang w:eastAsia="zh-CN"/>
        </w:rPr>
        <w:t xml:space="preserve"> </w:t>
      </w:r>
      <w:r w:rsidR="003F3D9C" w:rsidRPr="00527B22">
        <w:rPr>
          <w:rFonts w:eastAsia="Arial Unicode MS" w:hint="eastAsia"/>
          <w:lang w:eastAsia="zh-CN"/>
        </w:rPr>
        <w:t>CU to the candidate</w:t>
      </w:r>
      <w:r w:rsidR="00620EFD">
        <w:rPr>
          <w:rFonts w:eastAsia="Arial Unicode MS" w:hint="eastAsia"/>
          <w:lang w:eastAsia="zh-CN"/>
        </w:rPr>
        <w:t xml:space="preserve"> </w:t>
      </w:r>
      <w:r w:rsidR="00801C46" w:rsidRPr="00527B22">
        <w:rPr>
          <w:rFonts w:eastAsia="Arial Unicode MS" w:hint="eastAsia"/>
          <w:lang w:eastAsia="zh-CN"/>
        </w:rPr>
        <w:t>DU</w:t>
      </w:r>
      <w:r w:rsidR="00FF6704" w:rsidRPr="00527B22">
        <w:rPr>
          <w:rFonts w:eastAsia="Arial Unicode MS" w:hint="eastAsia"/>
          <w:lang w:eastAsia="zh-CN"/>
        </w:rPr>
        <w:t xml:space="preserve">, </w:t>
      </w:r>
      <w:r w:rsidR="00860C41">
        <w:rPr>
          <w:rFonts w:hint="eastAsia"/>
          <w:lang w:eastAsia="zh-CN"/>
        </w:rPr>
        <w:t>instead</w:t>
      </w:r>
      <w:r w:rsidR="00174A74">
        <w:rPr>
          <w:rFonts w:hint="eastAsia"/>
          <w:lang w:eastAsia="zh-CN"/>
        </w:rPr>
        <w:t xml:space="preserve"> UE CONTEXT MODIFICATION REQUEST message can be</w:t>
      </w:r>
      <w:r w:rsidR="005165E8">
        <w:rPr>
          <w:rFonts w:hint="eastAsia"/>
          <w:lang w:eastAsia="zh-CN"/>
        </w:rPr>
        <w:t xml:space="preserve"> transmitted from CU to the candidate DU </w:t>
      </w:r>
      <w:r w:rsidR="00596D4F">
        <w:rPr>
          <w:rFonts w:hint="eastAsia"/>
          <w:lang w:eastAsia="zh-CN"/>
        </w:rPr>
        <w:t>during/</w:t>
      </w:r>
      <w:r w:rsidR="005165E8">
        <w:rPr>
          <w:rFonts w:hint="eastAsia"/>
          <w:lang w:eastAsia="zh-CN"/>
        </w:rPr>
        <w:t xml:space="preserve">after </w:t>
      </w:r>
      <w:r w:rsidR="006D5E8C">
        <w:rPr>
          <w:lang w:eastAsia="zh-CN"/>
        </w:rPr>
        <w:t>completion</w:t>
      </w:r>
      <w:r w:rsidR="00596D4F">
        <w:rPr>
          <w:rFonts w:hint="eastAsia"/>
          <w:lang w:eastAsia="zh-CN"/>
        </w:rPr>
        <w:t xml:space="preserve"> of the CLTM procedure</w:t>
      </w:r>
      <w:r w:rsidR="006D5E8C">
        <w:rPr>
          <w:lang w:eastAsia="zh-CN"/>
        </w:rPr>
        <w:t>.</w:t>
      </w:r>
      <w:r w:rsidR="00596D4F">
        <w:rPr>
          <w:rFonts w:hint="eastAsia"/>
          <w:lang w:eastAsia="zh-CN"/>
        </w:rPr>
        <w:t xml:space="preserve"> Therefore, it is propose</w:t>
      </w:r>
      <w:r w:rsidR="00620EFD">
        <w:rPr>
          <w:rFonts w:hint="eastAsia"/>
          <w:lang w:eastAsia="zh-CN"/>
        </w:rPr>
        <w:t>d</w:t>
      </w:r>
      <w:r w:rsidR="00596D4F">
        <w:rPr>
          <w:rFonts w:hint="eastAsia"/>
          <w:lang w:eastAsia="zh-CN"/>
        </w:rPr>
        <w:t xml:space="preserve"> to use this message to </w:t>
      </w:r>
      <w:r w:rsidR="005A117F">
        <w:rPr>
          <w:rFonts w:hint="eastAsia"/>
          <w:lang w:eastAsia="zh-CN"/>
        </w:rPr>
        <w:t xml:space="preserve">transfer </w:t>
      </w:r>
      <w:r w:rsidR="00C2338D" w:rsidRPr="00C2338D">
        <w:rPr>
          <w:lang w:eastAsia="zh-CN"/>
        </w:rPr>
        <w:t>Last Visited LTM Cells list</w:t>
      </w:r>
      <w:r w:rsidR="00C2338D" w:rsidRPr="00C2338D">
        <w:rPr>
          <w:rFonts w:hint="eastAsia"/>
          <w:lang w:eastAsia="zh-CN"/>
        </w:rPr>
        <w:t xml:space="preserve"> from the CU to the DU</w:t>
      </w:r>
      <w:r w:rsidR="00C2338D">
        <w:rPr>
          <w:rFonts w:hint="eastAsia"/>
          <w:lang w:eastAsia="zh-CN"/>
        </w:rPr>
        <w:t>.</w:t>
      </w:r>
    </w:p>
    <w:p w14:paraId="7267B6FE" w14:textId="4A711D2F" w:rsidR="006075D5" w:rsidRPr="00886E4F" w:rsidRDefault="006075D5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>Pr</w:t>
      </w:r>
      <w:r w:rsidR="003F3D9C" w:rsidRPr="00527B22">
        <w:rPr>
          <w:rFonts w:eastAsia="Arial Unicode MS" w:hint="eastAsia"/>
          <w:b/>
          <w:bCs/>
          <w:lang w:eastAsia="zh-CN"/>
        </w:rPr>
        <w:t>o</w:t>
      </w:r>
      <w:r w:rsidRPr="00527B22">
        <w:rPr>
          <w:rFonts w:eastAsia="Arial Unicode MS" w:hint="eastAsia"/>
          <w:b/>
          <w:bCs/>
          <w:lang w:eastAsia="zh-CN"/>
        </w:rPr>
        <w:t xml:space="preserve">posal </w:t>
      </w:r>
      <w:r w:rsidR="00D93D7C" w:rsidRPr="00527B22">
        <w:rPr>
          <w:rFonts w:eastAsia="Arial Unicode MS" w:hint="eastAsia"/>
          <w:b/>
          <w:bCs/>
          <w:lang w:eastAsia="zh-CN"/>
        </w:rPr>
        <w:t>5</w:t>
      </w:r>
      <w:r w:rsidRPr="00527B22">
        <w:rPr>
          <w:rFonts w:eastAsia="Arial Unicode MS" w:hint="eastAsia"/>
          <w:b/>
          <w:bCs/>
          <w:lang w:eastAsia="zh-CN"/>
        </w:rPr>
        <w:t xml:space="preserve">. </w:t>
      </w:r>
      <w:r w:rsidR="00B410BA">
        <w:rPr>
          <w:rFonts w:eastAsia="Arial Unicode MS" w:hint="eastAsia"/>
          <w:b/>
          <w:bCs/>
          <w:lang w:eastAsia="zh-CN"/>
        </w:rPr>
        <w:t>For ping-pong</w:t>
      </w:r>
      <w:r w:rsidR="00EB0A6C">
        <w:rPr>
          <w:rFonts w:eastAsia="Arial Unicode MS" w:hint="eastAsia"/>
          <w:b/>
          <w:bCs/>
          <w:lang w:eastAsia="zh-CN"/>
        </w:rPr>
        <w:t xml:space="preserve"> issue of</w:t>
      </w:r>
      <w:r w:rsidR="00B410BA">
        <w:rPr>
          <w:rFonts w:eastAsia="Arial Unicode MS" w:hint="eastAsia"/>
          <w:b/>
          <w:bCs/>
          <w:lang w:eastAsia="zh-CN"/>
        </w:rPr>
        <w:t xml:space="preserve"> CLTM, the CU sends </w:t>
      </w:r>
      <w:r w:rsidR="00886E4F" w:rsidRPr="00886E4F">
        <w:rPr>
          <w:rFonts w:eastAsia="Arial Unicode MS"/>
          <w:b/>
          <w:bCs/>
          <w:lang w:eastAsia="zh-CN"/>
        </w:rPr>
        <w:t>Last Visited LTM Cells list</w:t>
      </w:r>
      <w:r w:rsidR="00886E4F" w:rsidRPr="00886E4F">
        <w:rPr>
          <w:rFonts w:eastAsia="Arial Unicode MS" w:hint="eastAsia"/>
          <w:b/>
          <w:bCs/>
          <w:lang w:eastAsia="zh-CN"/>
        </w:rPr>
        <w:t xml:space="preserve"> to the DU by UE CON</w:t>
      </w:r>
      <w:r w:rsidR="0000751A">
        <w:rPr>
          <w:rFonts w:eastAsia="Arial Unicode MS" w:hint="eastAsia"/>
          <w:b/>
          <w:bCs/>
          <w:lang w:eastAsia="zh-CN"/>
        </w:rPr>
        <w:t>T</w:t>
      </w:r>
      <w:r w:rsidR="00886E4F" w:rsidRPr="00886E4F">
        <w:rPr>
          <w:rFonts w:eastAsia="Arial Unicode MS" w:hint="eastAsia"/>
          <w:b/>
          <w:bCs/>
          <w:lang w:eastAsia="zh-CN"/>
        </w:rPr>
        <w:t>EXT MODIFCATION REQUEST message.</w:t>
      </w:r>
    </w:p>
    <w:p w14:paraId="68752DB7" w14:textId="77777777" w:rsidR="006075D5" w:rsidRDefault="006075D5" w:rsidP="004A5340">
      <w:pPr>
        <w:spacing w:before="120" w:after="0"/>
        <w:rPr>
          <w:rFonts w:eastAsia="Arial Unicode MS"/>
          <w:b/>
          <w:bCs/>
          <w:lang w:eastAsia="zh-CN"/>
        </w:rPr>
      </w:pPr>
    </w:p>
    <w:p w14:paraId="2A24781E" w14:textId="5BE5054B" w:rsidR="00886E4F" w:rsidRPr="00676F97" w:rsidRDefault="00886E4F" w:rsidP="00886E4F">
      <w:pPr>
        <w:spacing w:before="120" w:after="0"/>
        <w:jc w:val="both"/>
        <w:rPr>
          <w:lang w:eastAsia="zh-CN"/>
        </w:rPr>
      </w:pPr>
      <w:r w:rsidRPr="00886E4F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>RACH-less CLTM, early UL synchro</w:t>
      </w:r>
      <w:r w:rsidR="00E11689">
        <w:rPr>
          <w:rFonts w:hint="eastAsia"/>
          <w:lang w:eastAsia="zh-CN"/>
        </w:rPr>
        <w:t xml:space="preserve">nization can be triggered </w:t>
      </w:r>
      <w:r w:rsidR="00713D00">
        <w:rPr>
          <w:rFonts w:hint="eastAsia"/>
          <w:lang w:eastAsia="zh-CN"/>
        </w:rPr>
        <w:t>by the source DU</w:t>
      </w:r>
      <w:r w:rsidR="00702AA6">
        <w:rPr>
          <w:rFonts w:hint="eastAsia"/>
          <w:lang w:eastAsia="zh-CN"/>
        </w:rPr>
        <w:t xml:space="preserve"> </w:t>
      </w:r>
      <w:r w:rsidR="00E11689">
        <w:rPr>
          <w:rFonts w:hint="eastAsia"/>
          <w:lang w:eastAsia="zh-CN"/>
        </w:rPr>
        <w:t xml:space="preserve">before the </w:t>
      </w:r>
      <w:r w:rsidR="00E11689">
        <w:rPr>
          <w:lang w:eastAsia="zh-CN"/>
        </w:rPr>
        <w:t>initiation</w:t>
      </w:r>
      <w:r w:rsidR="00E11689">
        <w:rPr>
          <w:rFonts w:hint="eastAsia"/>
          <w:lang w:eastAsia="zh-CN"/>
        </w:rPr>
        <w:t xml:space="preserve"> of the CLTM cell switch</w:t>
      </w:r>
      <w:r w:rsidR="00880E70">
        <w:rPr>
          <w:rFonts w:hint="eastAsia"/>
          <w:lang w:eastAsia="zh-CN"/>
        </w:rPr>
        <w:t xml:space="preserve">, and </w:t>
      </w:r>
      <w:r w:rsidR="00713D00">
        <w:rPr>
          <w:lang w:eastAsia="zh-CN"/>
        </w:rPr>
        <w:t>different</w:t>
      </w:r>
      <w:r w:rsidR="00713D00">
        <w:rPr>
          <w:rFonts w:hint="eastAsia"/>
          <w:lang w:eastAsia="zh-CN"/>
        </w:rPr>
        <w:t xml:space="preserve"> from non-</w:t>
      </w:r>
      <w:r w:rsidR="00713D00">
        <w:rPr>
          <w:lang w:eastAsia="zh-CN"/>
        </w:rPr>
        <w:t>conditional</w:t>
      </w:r>
      <w:r w:rsidR="00713D00">
        <w:rPr>
          <w:rFonts w:hint="eastAsia"/>
          <w:lang w:eastAsia="zh-CN"/>
        </w:rPr>
        <w:t xml:space="preserve"> LTM, </w:t>
      </w:r>
      <w:r w:rsidR="00880E70">
        <w:rPr>
          <w:rFonts w:hint="eastAsia"/>
          <w:lang w:eastAsia="zh-CN"/>
        </w:rPr>
        <w:t>the UE perform</w:t>
      </w:r>
      <w:r w:rsidR="00123155">
        <w:rPr>
          <w:rFonts w:hint="eastAsia"/>
          <w:lang w:eastAsia="zh-CN"/>
        </w:rPr>
        <w:t>s</w:t>
      </w:r>
      <w:r w:rsidR="00880E70">
        <w:rPr>
          <w:rFonts w:hint="eastAsia"/>
          <w:lang w:eastAsia="zh-CN"/>
        </w:rPr>
        <w:t xml:space="preserve"> TA </w:t>
      </w:r>
      <w:r w:rsidR="00223993">
        <w:rPr>
          <w:lang w:eastAsia="zh-CN"/>
        </w:rPr>
        <w:t>maintenance</w:t>
      </w:r>
      <w:r w:rsidR="00223993">
        <w:rPr>
          <w:rFonts w:hint="eastAsia"/>
          <w:lang w:eastAsia="zh-CN"/>
        </w:rPr>
        <w:t xml:space="preserve"> of the </w:t>
      </w:r>
      <w:r w:rsidR="00C51F34">
        <w:rPr>
          <w:rFonts w:hint="eastAsia"/>
          <w:lang w:eastAsia="zh-CN"/>
        </w:rPr>
        <w:t xml:space="preserve">candidate cell by </w:t>
      </w:r>
      <w:r w:rsidR="00C51F34">
        <w:rPr>
          <w:lang w:eastAsia="zh-CN"/>
        </w:rPr>
        <w:t>running</w:t>
      </w:r>
      <w:r w:rsidR="00C51F34">
        <w:rPr>
          <w:rFonts w:hint="eastAsia"/>
          <w:lang w:eastAsia="zh-CN"/>
        </w:rPr>
        <w:t xml:space="preserve"> the TAT associated with the candidate cell</w:t>
      </w:r>
      <w:r w:rsidR="00E11689">
        <w:rPr>
          <w:rFonts w:hint="eastAsia"/>
          <w:lang w:eastAsia="zh-CN"/>
        </w:rPr>
        <w:t xml:space="preserve">. However, the timing of the early UL </w:t>
      </w:r>
      <w:r w:rsidR="00E11689">
        <w:rPr>
          <w:lang w:eastAsia="zh-CN"/>
        </w:rPr>
        <w:t>synchronization</w:t>
      </w:r>
      <w:r w:rsidR="00E11689">
        <w:rPr>
          <w:rFonts w:hint="eastAsia"/>
          <w:lang w:eastAsia="zh-CN"/>
        </w:rPr>
        <w:t xml:space="preserve"> may be </w:t>
      </w:r>
      <w:r w:rsidR="000D4EC0">
        <w:rPr>
          <w:lang w:eastAsia="zh-CN"/>
        </w:rPr>
        <w:t>“</w:t>
      </w:r>
      <w:r w:rsidR="00E11689">
        <w:rPr>
          <w:rFonts w:hint="eastAsia"/>
          <w:lang w:eastAsia="zh-CN"/>
        </w:rPr>
        <w:t>too early</w:t>
      </w:r>
      <w:r w:rsidR="000D4EC0">
        <w:rPr>
          <w:lang w:eastAsia="zh-CN"/>
        </w:rPr>
        <w:t>”</w:t>
      </w:r>
      <w:r w:rsidR="00E11689">
        <w:rPr>
          <w:rFonts w:hint="eastAsia"/>
          <w:lang w:eastAsia="zh-CN"/>
        </w:rPr>
        <w:t xml:space="preserve">. For example, </w:t>
      </w:r>
      <w:r w:rsidR="00880E70">
        <w:rPr>
          <w:rFonts w:hint="eastAsia"/>
          <w:lang w:eastAsia="zh-CN"/>
        </w:rPr>
        <w:t>when the</w:t>
      </w:r>
      <w:r w:rsidR="00C51F34">
        <w:rPr>
          <w:rFonts w:hint="eastAsia"/>
          <w:lang w:eastAsia="zh-CN"/>
        </w:rPr>
        <w:t xml:space="preserve"> </w:t>
      </w:r>
      <w:r w:rsidR="00AC4578">
        <w:rPr>
          <w:rFonts w:hint="eastAsia"/>
          <w:lang w:eastAsia="zh-CN"/>
        </w:rPr>
        <w:t xml:space="preserve">CLTM cell switch execution is initiated, the TAT associated with the candidate cell is already expired, </w:t>
      </w:r>
      <w:r w:rsidR="00F45396">
        <w:rPr>
          <w:rFonts w:hint="eastAsia"/>
          <w:lang w:eastAsia="zh-CN"/>
        </w:rPr>
        <w:t xml:space="preserve">or </w:t>
      </w:r>
      <w:r w:rsidR="00AC4578">
        <w:rPr>
          <w:rFonts w:hint="eastAsia"/>
          <w:lang w:eastAsia="zh-CN"/>
        </w:rPr>
        <w:t xml:space="preserve">the remaining time of the TAT associated with the candidate cell is </w:t>
      </w:r>
      <w:r w:rsidR="003D3469">
        <w:rPr>
          <w:rFonts w:hint="eastAsia"/>
          <w:lang w:eastAsia="zh-CN"/>
        </w:rPr>
        <w:t xml:space="preserve">below a </w:t>
      </w:r>
      <w:r w:rsidR="003D3469">
        <w:rPr>
          <w:lang w:eastAsia="zh-CN"/>
        </w:rPr>
        <w:t>threshold</w:t>
      </w:r>
      <w:r w:rsidR="0059057C">
        <w:rPr>
          <w:rFonts w:hint="eastAsia"/>
          <w:lang w:eastAsia="zh-CN"/>
        </w:rPr>
        <w:t xml:space="preserve">, </w:t>
      </w:r>
      <w:r w:rsidR="003D3469">
        <w:rPr>
          <w:rFonts w:hint="eastAsia"/>
          <w:lang w:eastAsia="zh-CN"/>
        </w:rPr>
        <w:t>which results a</w:t>
      </w:r>
      <w:r w:rsidR="0059057C">
        <w:rPr>
          <w:rFonts w:hint="eastAsia"/>
          <w:lang w:eastAsia="zh-CN"/>
        </w:rPr>
        <w:t xml:space="preserve"> high</w:t>
      </w:r>
      <w:r w:rsidR="003D3469">
        <w:rPr>
          <w:rFonts w:hint="eastAsia"/>
          <w:lang w:eastAsia="zh-CN"/>
        </w:rPr>
        <w:t xml:space="preserve"> </w:t>
      </w:r>
      <w:r w:rsidR="003D3469">
        <w:rPr>
          <w:lang w:eastAsia="zh-CN"/>
        </w:rPr>
        <w:t>possibility</w:t>
      </w:r>
      <w:r w:rsidR="003D3469">
        <w:rPr>
          <w:rFonts w:hint="eastAsia"/>
          <w:lang w:eastAsia="zh-CN"/>
        </w:rPr>
        <w:t xml:space="preserve"> of fallback from RACH-less CLTM to RACH-based CLTM</w:t>
      </w:r>
      <w:r w:rsidR="0059057C">
        <w:rPr>
          <w:rFonts w:hint="eastAsia"/>
          <w:lang w:eastAsia="zh-CN"/>
        </w:rPr>
        <w:t>.</w:t>
      </w:r>
      <w:r w:rsidR="00C32DC9">
        <w:rPr>
          <w:rFonts w:hint="eastAsia"/>
          <w:lang w:eastAsia="zh-CN"/>
        </w:rPr>
        <w:t xml:space="preserve"> </w:t>
      </w:r>
      <w:r w:rsidR="00123155">
        <w:rPr>
          <w:rFonts w:hint="eastAsia"/>
          <w:lang w:eastAsia="zh-CN"/>
        </w:rPr>
        <w:t>Or</w:t>
      </w:r>
      <w:r w:rsidR="00C32DC9">
        <w:rPr>
          <w:rFonts w:hint="eastAsia"/>
          <w:lang w:eastAsia="zh-CN"/>
        </w:rPr>
        <w:t xml:space="preserve"> the early UL synchronization may be </w:t>
      </w:r>
      <w:r w:rsidR="000D4EC0">
        <w:rPr>
          <w:lang w:eastAsia="zh-CN"/>
        </w:rPr>
        <w:t>“</w:t>
      </w:r>
      <w:r w:rsidR="00C32DC9">
        <w:rPr>
          <w:rFonts w:hint="eastAsia"/>
          <w:lang w:eastAsia="zh-CN"/>
        </w:rPr>
        <w:t>t</w:t>
      </w:r>
      <w:r w:rsidR="000D4EC0">
        <w:rPr>
          <w:rFonts w:hint="eastAsia"/>
          <w:lang w:eastAsia="zh-CN"/>
        </w:rPr>
        <w:t>oo late</w:t>
      </w:r>
      <w:r w:rsidR="000D4EC0">
        <w:rPr>
          <w:lang w:eastAsia="zh-CN"/>
        </w:rPr>
        <w:t>”</w:t>
      </w:r>
      <w:r w:rsidR="000D4EC0">
        <w:rPr>
          <w:rFonts w:hint="eastAsia"/>
          <w:lang w:eastAsia="zh-CN"/>
        </w:rPr>
        <w:t xml:space="preserve">. For example, when the CLTM cell switch execution is initiated, the </w:t>
      </w:r>
      <w:r w:rsidR="008E598C">
        <w:rPr>
          <w:rFonts w:hint="eastAsia"/>
          <w:lang w:eastAsia="zh-CN"/>
        </w:rPr>
        <w:t xml:space="preserve">early UL synchronization is still not triggered by the source DU. </w:t>
      </w:r>
      <w:r w:rsidR="001B6152">
        <w:rPr>
          <w:rFonts w:hint="eastAsia"/>
          <w:lang w:eastAsia="zh-CN"/>
        </w:rPr>
        <w:t xml:space="preserve">To make the early UL </w:t>
      </w:r>
      <w:r w:rsidR="001B6152">
        <w:rPr>
          <w:lang w:eastAsia="zh-CN"/>
        </w:rPr>
        <w:t>synchronization</w:t>
      </w:r>
      <w:r w:rsidR="001B6152">
        <w:rPr>
          <w:rFonts w:hint="eastAsia"/>
          <w:lang w:eastAsia="zh-CN"/>
        </w:rPr>
        <w:t xml:space="preserve"> procedure more efficient</w:t>
      </w:r>
      <w:r w:rsidR="002D745F">
        <w:rPr>
          <w:rFonts w:hint="eastAsia"/>
          <w:lang w:eastAsia="zh-CN"/>
        </w:rPr>
        <w:t xml:space="preserve"> for the CLTM procedure,</w:t>
      </w:r>
      <w:r w:rsidR="001B6152">
        <w:rPr>
          <w:rFonts w:hint="eastAsia"/>
          <w:lang w:eastAsia="zh-CN"/>
        </w:rPr>
        <w:t xml:space="preserve"> </w:t>
      </w:r>
      <w:r w:rsidR="002D745F">
        <w:rPr>
          <w:rFonts w:hint="eastAsia"/>
          <w:lang w:eastAsia="zh-CN"/>
        </w:rPr>
        <w:t>w</w:t>
      </w:r>
      <w:r w:rsidR="00676F97">
        <w:rPr>
          <w:rFonts w:hint="eastAsia"/>
          <w:lang w:eastAsia="zh-CN"/>
        </w:rPr>
        <w:t xml:space="preserve">e propose to support MRO </w:t>
      </w:r>
      <w:r w:rsidR="00FC08A0">
        <w:rPr>
          <w:rFonts w:hint="eastAsia"/>
          <w:lang w:eastAsia="zh-CN"/>
        </w:rPr>
        <w:t xml:space="preserve">for </w:t>
      </w:r>
      <w:r w:rsidR="00676F97">
        <w:rPr>
          <w:lang w:eastAsia="zh-CN"/>
        </w:rPr>
        <w:t>“</w:t>
      </w:r>
      <w:r w:rsidR="00676F97">
        <w:rPr>
          <w:rFonts w:hint="eastAsia"/>
          <w:lang w:eastAsia="zh-CN"/>
        </w:rPr>
        <w:t>too early</w:t>
      </w:r>
      <w:r w:rsidR="00676F97">
        <w:rPr>
          <w:lang w:eastAsia="zh-CN"/>
        </w:rPr>
        <w:t>”</w:t>
      </w:r>
      <w:r w:rsidR="00676F97">
        <w:rPr>
          <w:rFonts w:hint="eastAsia"/>
          <w:lang w:eastAsia="zh-CN"/>
        </w:rPr>
        <w:t xml:space="preserve"> and </w:t>
      </w:r>
      <w:r w:rsidR="00676F97">
        <w:rPr>
          <w:lang w:eastAsia="zh-CN"/>
        </w:rPr>
        <w:t>“</w:t>
      </w:r>
      <w:r w:rsidR="00676F97">
        <w:rPr>
          <w:rFonts w:hint="eastAsia"/>
          <w:lang w:eastAsia="zh-CN"/>
        </w:rPr>
        <w:t>too late</w:t>
      </w:r>
      <w:r w:rsidR="00676F97">
        <w:rPr>
          <w:lang w:eastAsia="zh-CN"/>
        </w:rPr>
        <w:t>”</w:t>
      </w:r>
      <w:r w:rsidR="00676F97">
        <w:rPr>
          <w:rFonts w:hint="eastAsia"/>
          <w:lang w:eastAsia="zh-CN"/>
        </w:rPr>
        <w:t xml:space="preserve"> early UL synchronization for the CLTM.</w:t>
      </w:r>
    </w:p>
    <w:p w14:paraId="749AB376" w14:textId="46A8C48D" w:rsidR="00886E4F" w:rsidRPr="006075D5" w:rsidRDefault="00713D00" w:rsidP="00886E4F">
      <w:pPr>
        <w:spacing w:before="120" w:after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 xml:space="preserve">Proposal 6. Support MRO </w:t>
      </w:r>
      <w:r w:rsidR="00F04943">
        <w:rPr>
          <w:rFonts w:eastAsia="Arial Unicode MS" w:hint="eastAsia"/>
          <w:b/>
          <w:bCs/>
          <w:lang w:eastAsia="zh-CN"/>
        </w:rPr>
        <w:t>for</w:t>
      </w:r>
      <w:r>
        <w:rPr>
          <w:rFonts w:eastAsia="Arial Unicode MS" w:hint="eastAsia"/>
          <w:b/>
          <w:bCs/>
          <w:lang w:eastAsia="zh-CN"/>
        </w:rPr>
        <w:t xml:space="preserve"> </w:t>
      </w:r>
      <w:r>
        <w:rPr>
          <w:rFonts w:eastAsia="Arial Unicode MS"/>
          <w:b/>
          <w:bCs/>
          <w:lang w:eastAsia="zh-CN"/>
        </w:rPr>
        <w:t>“</w:t>
      </w:r>
      <w:r>
        <w:rPr>
          <w:rFonts w:eastAsia="Arial Unicode MS" w:hint="eastAsia"/>
          <w:b/>
          <w:bCs/>
          <w:lang w:eastAsia="zh-CN"/>
        </w:rPr>
        <w:t>too early</w:t>
      </w:r>
      <w:r>
        <w:rPr>
          <w:rFonts w:eastAsia="Arial Unicode MS"/>
          <w:b/>
          <w:bCs/>
          <w:lang w:eastAsia="zh-CN"/>
        </w:rPr>
        <w:t>”</w:t>
      </w:r>
      <w:r w:rsidR="00B02FB1">
        <w:rPr>
          <w:rFonts w:eastAsia="Arial Unicode MS" w:hint="eastAsia"/>
          <w:b/>
          <w:bCs/>
          <w:lang w:eastAsia="zh-CN"/>
        </w:rPr>
        <w:t xml:space="preserve"> and </w:t>
      </w:r>
      <w:r w:rsidR="00B02FB1">
        <w:rPr>
          <w:rFonts w:eastAsia="Arial Unicode MS"/>
          <w:b/>
          <w:bCs/>
          <w:lang w:eastAsia="zh-CN"/>
        </w:rPr>
        <w:t>“</w:t>
      </w:r>
      <w:r w:rsidR="00B02FB1">
        <w:rPr>
          <w:rFonts w:eastAsia="Arial Unicode MS" w:hint="eastAsia"/>
          <w:b/>
          <w:bCs/>
          <w:lang w:eastAsia="zh-CN"/>
        </w:rPr>
        <w:t>too late</w:t>
      </w:r>
      <w:r w:rsidR="00B02FB1">
        <w:rPr>
          <w:rFonts w:eastAsia="Arial Unicode MS"/>
          <w:b/>
          <w:bCs/>
          <w:lang w:eastAsia="zh-CN"/>
        </w:rPr>
        <w:t>”</w:t>
      </w:r>
      <w:r>
        <w:rPr>
          <w:rFonts w:eastAsia="Arial Unicode MS" w:hint="eastAsia"/>
          <w:b/>
          <w:bCs/>
          <w:lang w:eastAsia="zh-CN"/>
        </w:rPr>
        <w:t xml:space="preserve"> early UL synchronization </w:t>
      </w:r>
      <w:r w:rsidR="00B02FB1">
        <w:rPr>
          <w:rFonts w:eastAsia="Arial Unicode MS" w:hint="eastAsia"/>
          <w:b/>
          <w:bCs/>
          <w:lang w:eastAsia="zh-CN"/>
        </w:rPr>
        <w:t>for CLTM.</w:t>
      </w:r>
    </w:p>
    <w:p w14:paraId="155C2291" w14:textId="77777777" w:rsidR="00005CC8" w:rsidRPr="00675BEA" w:rsidRDefault="00005CC8" w:rsidP="00005C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/>
          <w:sz w:val="32"/>
        </w:rPr>
        <w:t>3</w:t>
      </w:r>
      <w:r w:rsidRPr="002C6C08">
        <w:rPr>
          <w:rFonts w:ascii="Arial" w:eastAsia="Arial Unicode MS" w:hAnsi="Arial"/>
          <w:sz w:val="32"/>
        </w:rPr>
        <w:t xml:space="preserve">. </w:t>
      </w:r>
      <w:r>
        <w:rPr>
          <w:rFonts w:ascii="Arial" w:eastAsia="Arial Unicode MS" w:hAnsi="Arial"/>
          <w:sz w:val="32"/>
        </w:rPr>
        <w:t>Conclusion</w:t>
      </w:r>
    </w:p>
    <w:p w14:paraId="0AA6CA7A" w14:textId="318E242B" w:rsidR="00005CC8" w:rsidRPr="00605B5F" w:rsidRDefault="004E756B" w:rsidP="0065774F">
      <w:pPr>
        <w:tabs>
          <w:tab w:val="num" w:pos="1440"/>
        </w:tabs>
        <w:spacing w:before="120" w:after="0"/>
        <w:rPr>
          <w:rFonts w:eastAsia="等线"/>
          <w:lang w:eastAsia="zh-CN"/>
        </w:rPr>
      </w:pPr>
      <w:r w:rsidRPr="00DE7822">
        <w:rPr>
          <w:bCs/>
        </w:rPr>
        <w:t xml:space="preserve">In </w:t>
      </w:r>
      <w:r>
        <w:rPr>
          <w:bCs/>
        </w:rPr>
        <w:t xml:space="preserve">this contribution </w:t>
      </w:r>
      <w:r w:rsidRPr="00DE7822">
        <w:rPr>
          <w:bCs/>
        </w:rPr>
        <w:t xml:space="preserve">we made </w:t>
      </w:r>
      <w:r>
        <w:rPr>
          <w:bCs/>
        </w:rPr>
        <w:t>the following proposals</w:t>
      </w:r>
      <w:r w:rsidR="00005CC8" w:rsidRPr="00605B5F">
        <w:rPr>
          <w:rFonts w:eastAsia="等线"/>
          <w:lang w:eastAsia="zh-CN"/>
        </w:rPr>
        <w:t>:</w:t>
      </w:r>
    </w:p>
    <w:p w14:paraId="53F8CD06" w14:textId="77777777" w:rsidR="00001F15" w:rsidRPr="00527B22" w:rsidRDefault="00001F15" w:rsidP="00001F15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>Proposal 1. The UE does not log the execution condition associated with the LTM candidate cell, i.e., network-based solution is used.</w:t>
      </w:r>
    </w:p>
    <w:p w14:paraId="0ADE4370" w14:textId="77777777" w:rsidR="00001F15" w:rsidRPr="00527B22" w:rsidRDefault="00001F15" w:rsidP="00001F15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lastRenderedPageBreak/>
        <w:t xml:space="preserve">Proposal 2. </w:t>
      </w:r>
      <w:r w:rsidRPr="00527B22">
        <w:rPr>
          <w:rFonts w:eastAsia="Arial Unicode MS"/>
          <w:b/>
          <w:bCs/>
          <w:lang w:eastAsia="zh-CN"/>
        </w:rPr>
        <w:t>T</w:t>
      </w:r>
      <w:r w:rsidRPr="00527B22">
        <w:rPr>
          <w:rFonts w:eastAsia="Arial Unicode MS" w:hint="eastAsia"/>
          <w:b/>
          <w:bCs/>
          <w:lang w:eastAsia="zh-CN"/>
        </w:rPr>
        <w:t>he F1 signalling and procedure for intra-CU LTM failure</w:t>
      </w:r>
      <w:r>
        <w:rPr>
          <w:rFonts w:eastAsia="Arial Unicode MS" w:hint="eastAsia"/>
          <w:b/>
          <w:bCs/>
          <w:lang w:eastAsia="zh-CN"/>
        </w:rPr>
        <w:t xml:space="preserve"> </w:t>
      </w:r>
      <w:r w:rsidRPr="00527B22">
        <w:rPr>
          <w:rFonts w:eastAsia="Arial Unicode MS" w:hint="eastAsia"/>
          <w:b/>
          <w:bCs/>
          <w:lang w:eastAsia="zh-CN"/>
        </w:rPr>
        <w:t>(i.e., too early LTM, too late LTM and LTM to wrong cell) for can be reused for intra-CU CLTM.</w:t>
      </w:r>
    </w:p>
    <w:p w14:paraId="0BCDD484" w14:textId="77777777" w:rsidR="00001F15" w:rsidRPr="00527B22" w:rsidRDefault="00001F15" w:rsidP="00001F15">
      <w:pPr>
        <w:spacing w:before="120" w:after="0"/>
        <w:jc w:val="both"/>
        <w:rPr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 xml:space="preserve">Proposal 3. </w:t>
      </w:r>
      <w:r>
        <w:rPr>
          <w:rFonts w:eastAsia="Arial Unicode MS" w:hint="eastAsia"/>
          <w:b/>
          <w:bCs/>
          <w:lang w:eastAsia="zh-CN"/>
        </w:rPr>
        <w:t>F</w:t>
      </w:r>
      <w:r w:rsidRPr="00527B22">
        <w:rPr>
          <w:rFonts w:eastAsia="Arial Unicode MS" w:hint="eastAsia"/>
          <w:b/>
          <w:bCs/>
          <w:lang w:eastAsia="zh-CN"/>
        </w:rPr>
        <w:t>or BFR shortly after successful intra-CU CLTM</w:t>
      </w:r>
      <w:r>
        <w:rPr>
          <w:rFonts w:eastAsia="Arial Unicode MS" w:hint="eastAsia"/>
          <w:b/>
          <w:bCs/>
          <w:lang w:eastAsia="zh-CN"/>
        </w:rPr>
        <w:t>, the target DU also provides the information of selected beam during the RACH-less CLTM to the source DU via the CU</w:t>
      </w:r>
      <w:r w:rsidRPr="00527B22">
        <w:rPr>
          <w:rFonts w:eastAsia="Arial Unicode MS" w:hint="eastAsia"/>
          <w:b/>
          <w:bCs/>
          <w:lang w:eastAsia="zh-CN"/>
        </w:rPr>
        <w:t>.</w:t>
      </w:r>
    </w:p>
    <w:p w14:paraId="725E8199" w14:textId="77777777" w:rsidR="00001F15" w:rsidRPr="00527B22" w:rsidRDefault="00001F15" w:rsidP="00001F15">
      <w:pPr>
        <w:spacing w:before="120" w:after="0"/>
        <w:jc w:val="both"/>
        <w:rPr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 xml:space="preserve">Proposal 4. </w:t>
      </w:r>
      <w:r>
        <w:rPr>
          <w:rFonts w:eastAsia="Arial Unicode MS" w:hint="eastAsia"/>
          <w:b/>
          <w:bCs/>
          <w:lang w:eastAsia="zh-CN"/>
        </w:rPr>
        <w:t xml:space="preserve">For the MRO of CLTM </w:t>
      </w:r>
      <w:r w:rsidRPr="00034B4E">
        <w:rPr>
          <w:rFonts w:eastAsia="Arial Unicode MS"/>
          <w:b/>
          <w:bCs/>
          <w:lang w:eastAsia="zh-CN"/>
        </w:rPr>
        <w:t>failure due to wrong beam and outdated TA</w:t>
      </w:r>
      <w:r>
        <w:rPr>
          <w:rFonts w:eastAsia="Arial Unicode MS" w:hint="eastAsia"/>
          <w:b/>
          <w:bCs/>
          <w:lang w:eastAsia="zh-CN"/>
        </w:rPr>
        <w:t xml:space="preserve">, UE-based </w:t>
      </w:r>
      <w:r>
        <w:rPr>
          <w:rFonts w:eastAsia="Arial Unicode MS"/>
          <w:b/>
          <w:bCs/>
          <w:lang w:eastAsia="zh-CN"/>
        </w:rPr>
        <w:t>solution</w:t>
      </w:r>
      <w:r>
        <w:rPr>
          <w:rFonts w:eastAsia="Arial Unicode MS" w:hint="eastAsia"/>
          <w:b/>
          <w:bCs/>
          <w:lang w:eastAsia="zh-CN"/>
        </w:rPr>
        <w:t xml:space="preserve"> should be used</w:t>
      </w:r>
      <w:r w:rsidRPr="00527B22">
        <w:rPr>
          <w:rFonts w:eastAsia="Arial Unicode MS" w:hint="eastAsia"/>
          <w:b/>
          <w:bCs/>
          <w:lang w:eastAsia="zh-CN"/>
        </w:rPr>
        <w:t>.</w:t>
      </w:r>
    </w:p>
    <w:p w14:paraId="2E9ECCE2" w14:textId="77777777" w:rsidR="00001F15" w:rsidRPr="00886E4F" w:rsidRDefault="00001F15" w:rsidP="00001F15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 xml:space="preserve">Proposal 5. </w:t>
      </w:r>
      <w:r>
        <w:rPr>
          <w:rFonts w:eastAsia="Arial Unicode MS" w:hint="eastAsia"/>
          <w:b/>
          <w:bCs/>
          <w:lang w:eastAsia="zh-CN"/>
        </w:rPr>
        <w:t xml:space="preserve">For ping-pong issue of CLTM, the CU sends </w:t>
      </w:r>
      <w:r w:rsidRPr="00886E4F">
        <w:rPr>
          <w:rFonts w:eastAsia="Arial Unicode MS"/>
          <w:b/>
          <w:bCs/>
          <w:lang w:eastAsia="zh-CN"/>
        </w:rPr>
        <w:t>Last Visited LTM Cells list</w:t>
      </w:r>
      <w:r w:rsidRPr="00886E4F">
        <w:rPr>
          <w:rFonts w:eastAsia="Arial Unicode MS" w:hint="eastAsia"/>
          <w:b/>
          <w:bCs/>
          <w:lang w:eastAsia="zh-CN"/>
        </w:rPr>
        <w:t xml:space="preserve"> to the DU by UE CON</w:t>
      </w:r>
      <w:r>
        <w:rPr>
          <w:rFonts w:eastAsia="Arial Unicode MS" w:hint="eastAsia"/>
          <w:b/>
          <w:bCs/>
          <w:lang w:eastAsia="zh-CN"/>
        </w:rPr>
        <w:t>T</w:t>
      </w:r>
      <w:r w:rsidRPr="00886E4F">
        <w:rPr>
          <w:rFonts w:eastAsia="Arial Unicode MS" w:hint="eastAsia"/>
          <w:b/>
          <w:bCs/>
          <w:lang w:eastAsia="zh-CN"/>
        </w:rPr>
        <w:t>EXT MODIFCATION REQUEST message.</w:t>
      </w:r>
    </w:p>
    <w:p w14:paraId="1D26CF26" w14:textId="77777777" w:rsidR="00001F15" w:rsidRPr="006075D5" w:rsidRDefault="00001F15" w:rsidP="00001F15">
      <w:pPr>
        <w:spacing w:before="120" w:after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 xml:space="preserve">Proposal 6. Support MRO for </w:t>
      </w:r>
      <w:r>
        <w:rPr>
          <w:rFonts w:eastAsia="Arial Unicode MS"/>
          <w:b/>
          <w:bCs/>
          <w:lang w:eastAsia="zh-CN"/>
        </w:rPr>
        <w:t>“</w:t>
      </w:r>
      <w:r>
        <w:rPr>
          <w:rFonts w:eastAsia="Arial Unicode MS" w:hint="eastAsia"/>
          <w:b/>
          <w:bCs/>
          <w:lang w:eastAsia="zh-CN"/>
        </w:rPr>
        <w:t>too early</w:t>
      </w:r>
      <w:r>
        <w:rPr>
          <w:rFonts w:eastAsia="Arial Unicode MS"/>
          <w:b/>
          <w:bCs/>
          <w:lang w:eastAsia="zh-CN"/>
        </w:rPr>
        <w:t>”</w:t>
      </w:r>
      <w:r>
        <w:rPr>
          <w:rFonts w:eastAsia="Arial Unicode MS" w:hint="eastAsia"/>
          <w:b/>
          <w:bCs/>
          <w:lang w:eastAsia="zh-CN"/>
        </w:rPr>
        <w:t xml:space="preserve"> and </w:t>
      </w:r>
      <w:r>
        <w:rPr>
          <w:rFonts w:eastAsia="Arial Unicode MS"/>
          <w:b/>
          <w:bCs/>
          <w:lang w:eastAsia="zh-CN"/>
        </w:rPr>
        <w:t>“</w:t>
      </w:r>
      <w:r>
        <w:rPr>
          <w:rFonts w:eastAsia="Arial Unicode MS" w:hint="eastAsia"/>
          <w:b/>
          <w:bCs/>
          <w:lang w:eastAsia="zh-CN"/>
        </w:rPr>
        <w:t>too late</w:t>
      </w:r>
      <w:r>
        <w:rPr>
          <w:rFonts w:eastAsia="Arial Unicode MS"/>
          <w:b/>
          <w:bCs/>
          <w:lang w:eastAsia="zh-CN"/>
        </w:rPr>
        <w:t>”</w:t>
      </w:r>
      <w:r>
        <w:rPr>
          <w:rFonts w:eastAsia="Arial Unicode MS" w:hint="eastAsia"/>
          <w:b/>
          <w:bCs/>
          <w:lang w:eastAsia="zh-CN"/>
        </w:rPr>
        <w:t xml:space="preserve"> early UL synchronization for CLTM.</w:t>
      </w:r>
    </w:p>
    <w:p w14:paraId="557008AB" w14:textId="77777777" w:rsidR="00F05868" w:rsidRPr="00001F15" w:rsidRDefault="00F05868" w:rsidP="00F05868">
      <w:pPr>
        <w:spacing w:before="120" w:after="0"/>
        <w:rPr>
          <w:rFonts w:eastAsia="Arial Unicode MS"/>
          <w:b/>
          <w:bCs/>
          <w:lang w:eastAsia="zh-CN"/>
        </w:rPr>
      </w:pPr>
    </w:p>
    <w:p w14:paraId="67392E4F" w14:textId="77777777" w:rsidR="00A80187" w:rsidRPr="00F05868" w:rsidRDefault="00A80187" w:rsidP="00CB75D5">
      <w:pPr>
        <w:spacing w:before="120" w:after="0"/>
        <w:rPr>
          <w:rFonts w:eastAsia="Arial Unicode MS"/>
          <w:b/>
          <w:bCs/>
          <w:lang w:eastAsia="zh-CN"/>
        </w:rPr>
      </w:pPr>
    </w:p>
    <w:sectPr w:rsidR="00A80187" w:rsidRPr="00F05868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000FA" w14:textId="77777777" w:rsidR="003D1DE9" w:rsidRDefault="003D1DE9">
      <w:r>
        <w:separator/>
      </w:r>
    </w:p>
  </w:endnote>
  <w:endnote w:type="continuationSeparator" w:id="0">
    <w:p w14:paraId="4A48F09D" w14:textId="77777777" w:rsidR="003D1DE9" w:rsidRDefault="003D1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0EAF8" w14:textId="77777777" w:rsidR="003D1DE9" w:rsidRDefault="003D1DE9">
      <w:r>
        <w:separator/>
      </w:r>
    </w:p>
  </w:footnote>
  <w:footnote w:type="continuationSeparator" w:id="0">
    <w:p w14:paraId="02A526B7" w14:textId="77777777" w:rsidR="003D1DE9" w:rsidRDefault="003D1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50BCA76" w:rsidR="000315E7" w:rsidRDefault="000315E7" w:rsidP="00EB598B">
    <w:pPr>
      <w:pStyle w:val="a4"/>
      <w:tabs>
        <w:tab w:val="right" w:pos="9639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F3D2839"/>
    <w:multiLevelType w:val="multilevel"/>
    <w:tmpl w:val="AAB21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14140567">
    <w:abstractNumId w:val="3"/>
  </w:num>
  <w:num w:numId="2" w16cid:durableId="951018137">
    <w:abstractNumId w:val="11"/>
  </w:num>
  <w:num w:numId="3" w16cid:durableId="2134057776">
    <w:abstractNumId w:val="2"/>
  </w:num>
  <w:num w:numId="4" w16cid:durableId="638075293">
    <w:abstractNumId w:val="4"/>
  </w:num>
  <w:num w:numId="5" w16cid:durableId="337538787">
    <w:abstractNumId w:val="10"/>
  </w:num>
  <w:num w:numId="6" w16cid:durableId="1996760050">
    <w:abstractNumId w:val="12"/>
  </w:num>
  <w:num w:numId="7" w16cid:durableId="1980718433">
    <w:abstractNumId w:val="8"/>
  </w:num>
  <w:num w:numId="8" w16cid:durableId="1339652587">
    <w:abstractNumId w:val="6"/>
  </w:num>
  <w:num w:numId="9" w16cid:durableId="266422995">
    <w:abstractNumId w:val="7"/>
  </w:num>
  <w:num w:numId="10" w16cid:durableId="12727559">
    <w:abstractNumId w:val="0"/>
  </w:num>
  <w:num w:numId="11" w16cid:durableId="1424496734">
    <w:abstractNumId w:val="14"/>
  </w:num>
  <w:num w:numId="12" w16cid:durableId="796920340">
    <w:abstractNumId w:val="5"/>
  </w:num>
  <w:num w:numId="13" w16cid:durableId="1175876521">
    <w:abstractNumId w:val="1"/>
  </w:num>
  <w:num w:numId="14" w16cid:durableId="1482188824">
    <w:abstractNumId w:val="13"/>
  </w:num>
  <w:num w:numId="15" w16cid:durableId="1365323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801914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1F15"/>
    <w:rsid w:val="00005CC8"/>
    <w:rsid w:val="0000751A"/>
    <w:rsid w:val="0001322D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785C"/>
    <w:rsid w:val="00030736"/>
    <w:rsid w:val="000315E7"/>
    <w:rsid w:val="00034B4E"/>
    <w:rsid w:val="00034DF6"/>
    <w:rsid w:val="00041532"/>
    <w:rsid w:val="00041609"/>
    <w:rsid w:val="00041A8A"/>
    <w:rsid w:val="00045F12"/>
    <w:rsid w:val="000472E8"/>
    <w:rsid w:val="00047645"/>
    <w:rsid w:val="00047AA2"/>
    <w:rsid w:val="00050895"/>
    <w:rsid w:val="00051FFB"/>
    <w:rsid w:val="00052F1F"/>
    <w:rsid w:val="00054A2D"/>
    <w:rsid w:val="00056E5D"/>
    <w:rsid w:val="0006029C"/>
    <w:rsid w:val="00060426"/>
    <w:rsid w:val="00061D0F"/>
    <w:rsid w:val="000658FC"/>
    <w:rsid w:val="00066B59"/>
    <w:rsid w:val="00067DCD"/>
    <w:rsid w:val="00070BB2"/>
    <w:rsid w:val="0007183D"/>
    <w:rsid w:val="0007246D"/>
    <w:rsid w:val="00082683"/>
    <w:rsid w:val="000841CB"/>
    <w:rsid w:val="00084D1E"/>
    <w:rsid w:val="000851FF"/>
    <w:rsid w:val="00091936"/>
    <w:rsid w:val="000929CA"/>
    <w:rsid w:val="00093AC5"/>
    <w:rsid w:val="00094F0A"/>
    <w:rsid w:val="00097B68"/>
    <w:rsid w:val="000A0D0E"/>
    <w:rsid w:val="000A1557"/>
    <w:rsid w:val="000A2EA5"/>
    <w:rsid w:val="000A4D6C"/>
    <w:rsid w:val="000A4E1D"/>
    <w:rsid w:val="000A535F"/>
    <w:rsid w:val="000A6394"/>
    <w:rsid w:val="000A7062"/>
    <w:rsid w:val="000B0D2E"/>
    <w:rsid w:val="000B1AE1"/>
    <w:rsid w:val="000B4128"/>
    <w:rsid w:val="000B52F4"/>
    <w:rsid w:val="000B6D44"/>
    <w:rsid w:val="000C038A"/>
    <w:rsid w:val="000C6598"/>
    <w:rsid w:val="000C66F4"/>
    <w:rsid w:val="000D1E3A"/>
    <w:rsid w:val="000D3A02"/>
    <w:rsid w:val="000D3DE5"/>
    <w:rsid w:val="000D4EC0"/>
    <w:rsid w:val="000D583F"/>
    <w:rsid w:val="000D6382"/>
    <w:rsid w:val="000D7CBB"/>
    <w:rsid w:val="000E1199"/>
    <w:rsid w:val="000E743F"/>
    <w:rsid w:val="000F23FA"/>
    <w:rsid w:val="000F32C7"/>
    <w:rsid w:val="000F4F9E"/>
    <w:rsid w:val="00101534"/>
    <w:rsid w:val="00101A69"/>
    <w:rsid w:val="001033D9"/>
    <w:rsid w:val="00105BD6"/>
    <w:rsid w:val="00106430"/>
    <w:rsid w:val="00107CFE"/>
    <w:rsid w:val="00112804"/>
    <w:rsid w:val="00112C4C"/>
    <w:rsid w:val="00114391"/>
    <w:rsid w:val="0011565A"/>
    <w:rsid w:val="00115914"/>
    <w:rsid w:val="00115C60"/>
    <w:rsid w:val="0011655D"/>
    <w:rsid w:val="00121975"/>
    <w:rsid w:val="00123155"/>
    <w:rsid w:val="00125403"/>
    <w:rsid w:val="00125B2F"/>
    <w:rsid w:val="00127115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EA9"/>
    <w:rsid w:val="00166440"/>
    <w:rsid w:val="001670C1"/>
    <w:rsid w:val="00170056"/>
    <w:rsid w:val="00174A74"/>
    <w:rsid w:val="001757EA"/>
    <w:rsid w:val="001763A1"/>
    <w:rsid w:val="00176E5A"/>
    <w:rsid w:val="001779B0"/>
    <w:rsid w:val="00177AE3"/>
    <w:rsid w:val="001813D0"/>
    <w:rsid w:val="001831B5"/>
    <w:rsid w:val="0018628A"/>
    <w:rsid w:val="00186929"/>
    <w:rsid w:val="00190332"/>
    <w:rsid w:val="00191183"/>
    <w:rsid w:val="001926E6"/>
    <w:rsid w:val="00192C46"/>
    <w:rsid w:val="00193E3C"/>
    <w:rsid w:val="00194D35"/>
    <w:rsid w:val="001A7B60"/>
    <w:rsid w:val="001B0926"/>
    <w:rsid w:val="001B1255"/>
    <w:rsid w:val="001B2554"/>
    <w:rsid w:val="001B3F4A"/>
    <w:rsid w:val="001B4ADE"/>
    <w:rsid w:val="001B5B27"/>
    <w:rsid w:val="001B6152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7A65"/>
    <w:rsid w:val="001D19B8"/>
    <w:rsid w:val="001D2284"/>
    <w:rsid w:val="001D2CB8"/>
    <w:rsid w:val="001D33E6"/>
    <w:rsid w:val="001D6144"/>
    <w:rsid w:val="001E0B2E"/>
    <w:rsid w:val="001E3583"/>
    <w:rsid w:val="001E41F3"/>
    <w:rsid w:val="001E48D4"/>
    <w:rsid w:val="001E4AE2"/>
    <w:rsid w:val="001E678D"/>
    <w:rsid w:val="001F0243"/>
    <w:rsid w:val="001F7603"/>
    <w:rsid w:val="00200623"/>
    <w:rsid w:val="002013E3"/>
    <w:rsid w:val="002014B6"/>
    <w:rsid w:val="00201F05"/>
    <w:rsid w:val="00202B36"/>
    <w:rsid w:val="002045C2"/>
    <w:rsid w:val="0020506C"/>
    <w:rsid w:val="00210CBB"/>
    <w:rsid w:val="00210E32"/>
    <w:rsid w:val="00211617"/>
    <w:rsid w:val="00214D8F"/>
    <w:rsid w:val="002208A1"/>
    <w:rsid w:val="002218D6"/>
    <w:rsid w:val="0022375D"/>
    <w:rsid w:val="00223993"/>
    <w:rsid w:val="00224D6B"/>
    <w:rsid w:val="00225794"/>
    <w:rsid w:val="00230E14"/>
    <w:rsid w:val="002364B8"/>
    <w:rsid w:val="00240F53"/>
    <w:rsid w:val="00243112"/>
    <w:rsid w:val="002434A9"/>
    <w:rsid w:val="00245CEF"/>
    <w:rsid w:val="00246500"/>
    <w:rsid w:val="00252FC2"/>
    <w:rsid w:val="002537B8"/>
    <w:rsid w:val="00253870"/>
    <w:rsid w:val="0025428E"/>
    <w:rsid w:val="00254AC7"/>
    <w:rsid w:val="00255A88"/>
    <w:rsid w:val="002560B9"/>
    <w:rsid w:val="00256832"/>
    <w:rsid w:val="0026004D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71FC1"/>
    <w:rsid w:val="00272CAB"/>
    <w:rsid w:val="002745C8"/>
    <w:rsid w:val="00274611"/>
    <w:rsid w:val="00274842"/>
    <w:rsid w:val="00275832"/>
    <w:rsid w:val="0027588B"/>
    <w:rsid w:val="00275D12"/>
    <w:rsid w:val="002769EB"/>
    <w:rsid w:val="002824E2"/>
    <w:rsid w:val="00284C7C"/>
    <w:rsid w:val="002860C4"/>
    <w:rsid w:val="00290E16"/>
    <w:rsid w:val="00292EFD"/>
    <w:rsid w:val="00294246"/>
    <w:rsid w:val="00294A50"/>
    <w:rsid w:val="00294E6C"/>
    <w:rsid w:val="00296D73"/>
    <w:rsid w:val="002977A7"/>
    <w:rsid w:val="0029789C"/>
    <w:rsid w:val="002A167E"/>
    <w:rsid w:val="002A37C8"/>
    <w:rsid w:val="002A414C"/>
    <w:rsid w:val="002A47EF"/>
    <w:rsid w:val="002A56F3"/>
    <w:rsid w:val="002B23F9"/>
    <w:rsid w:val="002B24C6"/>
    <w:rsid w:val="002B5741"/>
    <w:rsid w:val="002B5B7A"/>
    <w:rsid w:val="002C1976"/>
    <w:rsid w:val="002C238A"/>
    <w:rsid w:val="002C2476"/>
    <w:rsid w:val="002C36D2"/>
    <w:rsid w:val="002D2AE6"/>
    <w:rsid w:val="002D3593"/>
    <w:rsid w:val="002D6F51"/>
    <w:rsid w:val="002D745F"/>
    <w:rsid w:val="002D74BB"/>
    <w:rsid w:val="002E0434"/>
    <w:rsid w:val="002E20BC"/>
    <w:rsid w:val="002E2AC8"/>
    <w:rsid w:val="002E392A"/>
    <w:rsid w:val="002E595A"/>
    <w:rsid w:val="002E788A"/>
    <w:rsid w:val="002F191D"/>
    <w:rsid w:val="002F3A49"/>
    <w:rsid w:val="00300D1B"/>
    <w:rsid w:val="003022E7"/>
    <w:rsid w:val="003030E5"/>
    <w:rsid w:val="00303403"/>
    <w:rsid w:val="00305409"/>
    <w:rsid w:val="003057AE"/>
    <w:rsid w:val="00311606"/>
    <w:rsid w:val="00311A57"/>
    <w:rsid w:val="00311FF5"/>
    <w:rsid w:val="00315846"/>
    <w:rsid w:val="00317154"/>
    <w:rsid w:val="00317204"/>
    <w:rsid w:val="003175FC"/>
    <w:rsid w:val="00321813"/>
    <w:rsid w:val="003230D8"/>
    <w:rsid w:val="00323C55"/>
    <w:rsid w:val="00325A9C"/>
    <w:rsid w:val="0032687A"/>
    <w:rsid w:val="00326A5F"/>
    <w:rsid w:val="00331F0D"/>
    <w:rsid w:val="00333C9C"/>
    <w:rsid w:val="003344FD"/>
    <w:rsid w:val="00335C0F"/>
    <w:rsid w:val="00335D39"/>
    <w:rsid w:val="00336B02"/>
    <w:rsid w:val="00337784"/>
    <w:rsid w:val="00337FAC"/>
    <w:rsid w:val="003403F5"/>
    <w:rsid w:val="00340ECA"/>
    <w:rsid w:val="0034441C"/>
    <w:rsid w:val="0034695A"/>
    <w:rsid w:val="0035026E"/>
    <w:rsid w:val="003511B2"/>
    <w:rsid w:val="00351620"/>
    <w:rsid w:val="0035319E"/>
    <w:rsid w:val="00353346"/>
    <w:rsid w:val="003539C4"/>
    <w:rsid w:val="00355612"/>
    <w:rsid w:val="00356F70"/>
    <w:rsid w:val="003573D6"/>
    <w:rsid w:val="0035757B"/>
    <w:rsid w:val="00360D66"/>
    <w:rsid w:val="00361AC7"/>
    <w:rsid w:val="00371BB5"/>
    <w:rsid w:val="00372445"/>
    <w:rsid w:val="003739ED"/>
    <w:rsid w:val="0037526D"/>
    <w:rsid w:val="00375486"/>
    <w:rsid w:val="00376EE0"/>
    <w:rsid w:val="003802C9"/>
    <w:rsid w:val="00381CAC"/>
    <w:rsid w:val="003828DD"/>
    <w:rsid w:val="003832F4"/>
    <w:rsid w:val="00384AE4"/>
    <w:rsid w:val="00386D07"/>
    <w:rsid w:val="003876D5"/>
    <w:rsid w:val="00390818"/>
    <w:rsid w:val="00391D4A"/>
    <w:rsid w:val="00392B19"/>
    <w:rsid w:val="0039303D"/>
    <w:rsid w:val="00395672"/>
    <w:rsid w:val="00396631"/>
    <w:rsid w:val="00396AEF"/>
    <w:rsid w:val="003A09DB"/>
    <w:rsid w:val="003A3287"/>
    <w:rsid w:val="003A4001"/>
    <w:rsid w:val="003A4E1D"/>
    <w:rsid w:val="003A5266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FFF"/>
    <w:rsid w:val="003C55B5"/>
    <w:rsid w:val="003D0BC9"/>
    <w:rsid w:val="003D15E8"/>
    <w:rsid w:val="003D1DE9"/>
    <w:rsid w:val="003D1E17"/>
    <w:rsid w:val="003D32FC"/>
    <w:rsid w:val="003D3469"/>
    <w:rsid w:val="003D46E4"/>
    <w:rsid w:val="003D5A1A"/>
    <w:rsid w:val="003D5D90"/>
    <w:rsid w:val="003D7404"/>
    <w:rsid w:val="003E1A36"/>
    <w:rsid w:val="003E38F1"/>
    <w:rsid w:val="003E4DB1"/>
    <w:rsid w:val="003E7DB4"/>
    <w:rsid w:val="003F20D4"/>
    <w:rsid w:val="003F3D9C"/>
    <w:rsid w:val="003F4963"/>
    <w:rsid w:val="003F4A28"/>
    <w:rsid w:val="003F4F76"/>
    <w:rsid w:val="003F54CE"/>
    <w:rsid w:val="004005C7"/>
    <w:rsid w:val="00400C01"/>
    <w:rsid w:val="00401E4B"/>
    <w:rsid w:val="00402529"/>
    <w:rsid w:val="004034E2"/>
    <w:rsid w:val="00403531"/>
    <w:rsid w:val="0040623E"/>
    <w:rsid w:val="00406518"/>
    <w:rsid w:val="004113FC"/>
    <w:rsid w:val="004126EB"/>
    <w:rsid w:val="00414831"/>
    <w:rsid w:val="004165D0"/>
    <w:rsid w:val="00421CF3"/>
    <w:rsid w:val="004242F1"/>
    <w:rsid w:val="0042546B"/>
    <w:rsid w:val="004270FA"/>
    <w:rsid w:val="00431073"/>
    <w:rsid w:val="00432A80"/>
    <w:rsid w:val="00433073"/>
    <w:rsid w:val="00433507"/>
    <w:rsid w:val="00435A80"/>
    <w:rsid w:val="004363B8"/>
    <w:rsid w:val="004378EC"/>
    <w:rsid w:val="00441081"/>
    <w:rsid w:val="00441B37"/>
    <w:rsid w:val="00441F37"/>
    <w:rsid w:val="00443D24"/>
    <w:rsid w:val="0044569C"/>
    <w:rsid w:val="00445854"/>
    <w:rsid w:val="00447131"/>
    <w:rsid w:val="004479D3"/>
    <w:rsid w:val="00450BE9"/>
    <w:rsid w:val="00451296"/>
    <w:rsid w:val="00461598"/>
    <w:rsid w:val="00462C6A"/>
    <w:rsid w:val="00465396"/>
    <w:rsid w:val="0046691E"/>
    <w:rsid w:val="00467657"/>
    <w:rsid w:val="0047063C"/>
    <w:rsid w:val="00470A8A"/>
    <w:rsid w:val="0047278A"/>
    <w:rsid w:val="00477480"/>
    <w:rsid w:val="00477891"/>
    <w:rsid w:val="0048025D"/>
    <w:rsid w:val="00482FC5"/>
    <w:rsid w:val="004839DB"/>
    <w:rsid w:val="004865D4"/>
    <w:rsid w:val="00486D73"/>
    <w:rsid w:val="0049373F"/>
    <w:rsid w:val="004937CE"/>
    <w:rsid w:val="004938B1"/>
    <w:rsid w:val="004970D3"/>
    <w:rsid w:val="00497212"/>
    <w:rsid w:val="004A1950"/>
    <w:rsid w:val="004A20E3"/>
    <w:rsid w:val="004A2E45"/>
    <w:rsid w:val="004A33C8"/>
    <w:rsid w:val="004A3406"/>
    <w:rsid w:val="004A35A7"/>
    <w:rsid w:val="004A3995"/>
    <w:rsid w:val="004A5340"/>
    <w:rsid w:val="004A57E8"/>
    <w:rsid w:val="004A596D"/>
    <w:rsid w:val="004A5F46"/>
    <w:rsid w:val="004A6BDC"/>
    <w:rsid w:val="004A7200"/>
    <w:rsid w:val="004A7612"/>
    <w:rsid w:val="004B1769"/>
    <w:rsid w:val="004B31EA"/>
    <w:rsid w:val="004B5036"/>
    <w:rsid w:val="004B69F7"/>
    <w:rsid w:val="004B75B7"/>
    <w:rsid w:val="004C0370"/>
    <w:rsid w:val="004C09F5"/>
    <w:rsid w:val="004C1626"/>
    <w:rsid w:val="004C41DB"/>
    <w:rsid w:val="004C46B8"/>
    <w:rsid w:val="004C4A50"/>
    <w:rsid w:val="004C4BD4"/>
    <w:rsid w:val="004C7ADA"/>
    <w:rsid w:val="004D08DD"/>
    <w:rsid w:val="004D2C0A"/>
    <w:rsid w:val="004D4FAA"/>
    <w:rsid w:val="004D5482"/>
    <w:rsid w:val="004D5546"/>
    <w:rsid w:val="004D7DB0"/>
    <w:rsid w:val="004E1DAB"/>
    <w:rsid w:val="004E211D"/>
    <w:rsid w:val="004E6976"/>
    <w:rsid w:val="004E756B"/>
    <w:rsid w:val="004E7DF5"/>
    <w:rsid w:val="004F242B"/>
    <w:rsid w:val="004F4783"/>
    <w:rsid w:val="004F6F4A"/>
    <w:rsid w:val="004F74DB"/>
    <w:rsid w:val="005014D5"/>
    <w:rsid w:val="00501900"/>
    <w:rsid w:val="0050655D"/>
    <w:rsid w:val="00506673"/>
    <w:rsid w:val="0051045C"/>
    <w:rsid w:val="005124D6"/>
    <w:rsid w:val="00512586"/>
    <w:rsid w:val="005141DA"/>
    <w:rsid w:val="00514D25"/>
    <w:rsid w:val="0051580D"/>
    <w:rsid w:val="005165E8"/>
    <w:rsid w:val="00516E14"/>
    <w:rsid w:val="005173DF"/>
    <w:rsid w:val="00520062"/>
    <w:rsid w:val="00520739"/>
    <w:rsid w:val="00523572"/>
    <w:rsid w:val="0052420B"/>
    <w:rsid w:val="00524561"/>
    <w:rsid w:val="0052498F"/>
    <w:rsid w:val="005250FD"/>
    <w:rsid w:val="00527B22"/>
    <w:rsid w:val="00527FDF"/>
    <w:rsid w:val="0053093F"/>
    <w:rsid w:val="00530A0A"/>
    <w:rsid w:val="00530E27"/>
    <w:rsid w:val="0053114F"/>
    <w:rsid w:val="00532C7E"/>
    <w:rsid w:val="00532CF1"/>
    <w:rsid w:val="00533072"/>
    <w:rsid w:val="005338A9"/>
    <w:rsid w:val="00534C09"/>
    <w:rsid w:val="0053649E"/>
    <w:rsid w:val="00540E46"/>
    <w:rsid w:val="00542615"/>
    <w:rsid w:val="005442C4"/>
    <w:rsid w:val="005455BA"/>
    <w:rsid w:val="00546D8E"/>
    <w:rsid w:val="00550185"/>
    <w:rsid w:val="00555ED8"/>
    <w:rsid w:val="00560350"/>
    <w:rsid w:val="005611B2"/>
    <w:rsid w:val="00563CE7"/>
    <w:rsid w:val="00564BDC"/>
    <w:rsid w:val="00565A29"/>
    <w:rsid w:val="005673E8"/>
    <w:rsid w:val="00570EBD"/>
    <w:rsid w:val="005714F9"/>
    <w:rsid w:val="00573164"/>
    <w:rsid w:val="005767D2"/>
    <w:rsid w:val="00580566"/>
    <w:rsid w:val="00580B73"/>
    <w:rsid w:val="00581535"/>
    <w:rsid w:val="00581960"/>
    <w:rsid w:val="005835D6"/>
    <w:rsid w:val="00584AB0"/>
    <w:rsid w:val="0058666F"/>
    <w:rsid w:val="0059057C"/>
    <w:rsid w:val="00590DDB"/>
    <w:rsid w:val="00591432"/>
    <w:rsid w:val="00592D74"/>
    <w:rsid w:val="00592FB9"/>
    <w:rsid w:val="00596D4F"/>
    <w:rsid w:val="00597088"/>
    <w:rsid w:val="005A117F"/>
    <w:rsid w:val="005A2D48"/>
    <w:rsid w:val="005A3ECC"/>
    <w:rsid w:val="005A4065"/>
    <w:rsid w:val="005A69EE"/>
    <w:rsid w:val="005B08C2"/>
    <w:rsid w:val="005B3035"/>
    <w:rsid w:val="005B432F"/>
    <w:rsid w:val="005B5017"/>
    <w:rsid w:val="005B757B"/>
    <w:rsid w:val="005B793C"/>
    <w:rsid w:val="005C0467"/>
    <w:rsid w:val="005C0A63"/>
    <w:rsid w:val="005C4D70"/>
    <w:rsid w:val="005C5F4A"/>
    <w:rsid w:val="005C6346"/>
    <w:rsid w:val="005D293C"/>
    <w:rsid w:val="005D2B49"/>
    <w:rsid w:val="005D4982"/>
    <w:rsid w:val="005D4A5D"/>
    <w:rsid w:val="005D7088"/>
    <w:rsid w:val="005E1840"/>
    <w:rsid w:val="005E2C44"/>
    <w:rsid w:val="005E3CAF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3F82"/>
    <w:rsid w:val="005F436C"/>
    <w:rsid w:val="005F5800"/>
    <w:rsid w:val="005F7288"/>
    <w:rsid w:val="006012D0"/>
    <w:rsid w:val="00603AD4"/>
    <w:rsid w:val="0060567A"/>
    <w:rsid w:val="00606536"/>
    <w:rsid w:val="006075D5"/>
    <w:rsid w:val="00607849"/>
    <w:rsid w:val="006108FD"/>
    <w:rsid w:val="006137D5"/>
    <w:rsid w:val="006148FC"/>
    <w:rsid w:val="00617A9F"/>
    <w:rsid w:val="00620183"/>
    <w:rsid w:val="00620EFD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70F5"/>
    <w:rsid w:val="00637250"/>
    <w:rsid w:val="00637DC8"/>
    <w:rsid w:val="00640439"/>
    <w:rsid w:val="00640EED"/>
    <w:rsid w:val="006426D8"/>
    <w:rsid w:val="006428C9"/>
    <w:rsid w:val="006437C4"/>
    <w:rsid w:val="00645C87"/>
    <w:rsid w:val="00646C7D"/>
    <w:rsid w:val="0065399D"/>
    <w:rsid w:val="006539C9"/>
    <w:rsid w:val="00653FF2"/>
    <w:rsid w:val="0065774F"/>
    <w:rsid w:val="006600F1"/>
    <w:rsid w:val="00661535"/>
    <w:rsid w:val="0066208D"/>
    <w:rsid w:val="006624E4"/>
    <w:rsid w:val="00666052"/>
    <w:rsid w:val="00666E82"/>
    <w:rsid w:val="0066745D"/>
    <w:rsid w:val="0066791A"/>
    <w:rsid w:val="006760A7"/>
    <w:rsid w:val="00676584"/>
    <w:rsid w:val="00676DA4"/>
    <w:rsid w:val="00676E4C"/>
    <w:rsid w:val="00676F97"/>
    <w:rsid w:val="006804C7"/>
    <w:rsid w:val="006819C1"/>
    <w:rsid w:val="00682B3E"/>
    <w:rsid w:val="0068326F"/>
    <w:rsid w:val="00683CFD"/>
    <w:rsid w:val="0068402E"/>
    <w:rsid w:val="00684284"/>
    <w:rsid w:val="006848B8"/>
    <w:rsid w:val="00685898"/>
    <w:rsid w:val="00686BCC"/>
    <w:rsid w:val="00686DDA"/>
    <w:rsid w:val="0068728E"/>
    <w:rsid w:val="00687E41"/>
    <w:rsid w:val="00687E44"/>
    <w:rsid w:val="00695808"/>
    <w:rsid w:val="006A160D"/>
    <w:rsid w:val="006A1688"/>
    <w:rsid w:val="006A5614"/>
    <w:rsid w:val="006A66BB"/>
    <w:rsid w:val="006B3FBB"/>
    <w:rsid w:val="006B417C"/>
    <w:rsid w:val="006B45DD"/>
    <w:rsid w:val="006B46FB"/>
    <w:rsid w:val="006C22C1"/>
    <w:rsid w:val="006C2408"/>
    <w:rsid w:val="006C274E"/>
    <w:rsid w:val="006C58AE"/>
    <w:rsid w:val="006D0B2F"/>
    <w:rsid w:val="006D4979"/>
    <w:rsid w:val="006D56BC"/>
    <w:rsid w:val="006D5E8C"/>
    <w:rsid w:val="006D6480"/>
    <w:rsid w:val="006E21FB"/>
    <w:rsid w:val="006E74F4"/>
    <w:rsid w:val="006F07CF"/>
    <w:rsid w:val="006F5D71"/>
    <w:rsid w:val="00700A12"/>
    <w:rsid w:val="00702AA6"/>
    <w:rsid w:val="00705C43"/>
    <w:rsid w:val="007065CE"/>
    <w:rsid w:val="00707052"/>
    <w:rsid w:val="0071052A"/>
    <w:rsid w:val="00710AD4"/>
    <w:rsid w:val="00710F69"/>
    <w:rsid w:val="00711130"/>
    <w:rsid w:val="00713D00"/>
    <w:rsid w:val="00715E17"/>
    <w:rsid w:val="0071798E"/>
    <w:rsid w:val="00717C1E"/>
    <w:rsid w:val="00723246"/>
    <w:rsid w:val="00724355"/>
    <w:rsid w:val="00727B88"/>
    <w:rsid w:val="00727EA8"/>
    <w:rsid w:val="007312CC"/>
    <w:rsid w:val="00733840"/>
    <w:rsid w:val="007342B2"/>
    <w:rsid w:val="00736595"/>
    <w:rsid w:val="00741037"/>
    <w:rsid w:val="00742578"/>
    <w:rsid w:val="00742FC8"/>
    <w:rsid w:val="00746E7F"/>
    <w:rsid w:val="0075060D"/>
    <w:rsid w:val="0075073C"/>
    <w:rsid w:val="0075120E"/>
    <w:rsid w:val="00752232"/>
    <w:rsid w:val="00753811"/>
    <w:rsid w:val="00754E4C"/>
    <w:rsid w:val="00755D84"/>
    <w:rsid w:val="007628F7"/>
    <w:rsid w:val="00763CD7"/>
    <w:rsid w:val="00765952"/>
    <w:rsid w:val="007659DA"/>
    <w:rsid w:val="00765C01"/>
    <w:rsid w:val="00766A5B"/>
    <w:rsid w:val="00766C72"/>
    <w:rsid w:val="007700C7"/>
    <w:rsid w:val="00773339"/>
    <w:rsid w:val="00775CD6"/>
    <w:rsid w:val="007767A3"/>
    <w:rsid w:val="00776CC8"/>
    <w:rsid w:val="007770E0"/>
    <w:rsid w:val="007803B4"/>
    <w:rsid w:val="007824E0"/>
    <w:rsid w:val="007831F8"/>
    <w:rsid w:val="00784C24"/>
    <w:rsid w:val="0078583A"/>
    <w:rsid w:val="007870F4"/>
    <w:rsid w:val="007914B5"/>
    <w:rsid w:val="00792342"/>
    <w:rsid w:val="00794378"/>
    <w:rsid w:val="007945E7"/>
    <w:rsid w:val="00795237"/>
    <w:rsid w:val="0079628C"/>
    <w:rsid w:val="007971EF"/>
    <w:rsid w:val="007A171C"/>
    <w:rsid w:val="007A34F3"/>
    <w:rsid w:val="007A4C88"/>
    <w:rsid w:val="007A4FAB"/>
    <w:rsid w:val="007A6F2E"/>
    <w:rsid w:val="007A7FD3"/>
    <w:rsid w:val="007B0DC9"/>
    <w:rsid w:val="007B2226"/>
    <w:rsid w:val="007B257C"/>
    <w:rsid w:val="007B4558"/>
    <w:rsid w:val="007B458C"/>
    <w:rsid w:val="007B512A"/>
    <w:rsid w:val="007B572B"/>
    <w:rsid w:val="007C1EFD"/>
    <w:rsid w:val="007C2097"/>
    <w:rsid w:val="007C2145"/>
    <w:rsid w:val="007C38E9"/>
    <w:rsid w:val="007C4019"/>
    <w:rsid w:val="007C4810"/>
    <w:rsid w:val="007C7999"/>
    <w:rsid w:val="007C7C1D"/>
    <w:rsid w:val="007C7E00"/>
    <w:rsid w:val="007D3D70"/>
    <w:rsid w:val="007D6A07"/>
    <w:rsid w:val="007E1605"/>
    <w:rsid w:val="007E1D62"/>
    <w:rsid w:val="007E2F99"/>
    <w:rsid w:val="007E4113"/>
    <w:rsid w:val="007E5124"/>
    <w:rsid w:val="007E5FC8"/>
    <w:rsid w:val="007E69E6"/>
    <w:rsid w:val="007F1323"/>
    <w:rsid w:val="007F46AF"/>
    <w:rsid w:val="007F49E3"/>
    <w:rsid w:val="007F6F27"/>
    <w:rsid w:val="007F7076"/>
    <w:rsid w:val="007F7C9A"/>
    <w:rsid w:val="00801C46"/>
    <w:rsid w:val="0080238D"/>
    <w:rsid w:val="008041DC"/>
    <w:rsid w:val="0080557C"/>
    <w:rsid w:val="00805D95"/>
    <w:rsid w:val="00806247"/>
    <w:rsid w:val="00810DF3"/>
    <w:rsid w:val="00811A41"/>
    <w:rsid w:val="00814C06"/>
    <w:rsid w:val="008153F1"/>
    <w:rsid w:val="0081683D"/>
    <w:rsid w:val="00816FA7"/>
    <w:rsid w:val="008227DB"/>
    <w:rsid w:val="00823BBF"/>
    <w:rsid w:val="00824506"/>
    <w:rsid w:val="00826194"/>
    <w:rsid w:val="008278B5"/>
    <w:rsid w:val="008279FA"/>
    <w:rsid w:val="00831ECB"/>
    <w:rsid w:val="00834C08"/>
    <w:rsid w:val="00836A97"/>
    <w:rsid w:val="008406D4"/>
    <w:rsid w:val="00841E93"/>
    <w:rsid w:val="00845A83"/>
    <w:rsid w:val="00845D17"/>
    <w:rsid w:val="008529F5"/>
    <w:rsid w:val="008536A0"/>
    <w:rsid w:val="008539DF"/>
    <w:rsid w:val="00853D8B"/>
    <w:rsid w:val="008549A8"/>
    <w:rsid w:val="0085514C"/>
    <w:rsid w:val="008579E4"/>
    <w:rsid w:val="00860C41"/>
    <w:rsid w:val="00860EE9"/>
    <w:rsid w:val="00860EF5"/>
    <w:rsid w:val="00861234"/>
    <w:rsid w:val="0086156A"/>
    <w:rsid w:val="008626E7"/>
    <w:rsid w:val="00862E1D"/>
    <w:rsid w:val="00863E1E"/>
    <w:rsid w:val="00865A8F"/>
    <w:rsid w:val="008670FA"/>
    <w:rsid w:val="00870270"/>
    <w:rsid w:val="00870E20"/>
    <w:rsid w:val="00870EE7"/>
    <w:rsid w:val="0087106B"/>
    <w:rsid w:val="00874902"/>
    <w:rsid w:val="00880E70"/>
    <w:rsid w:val="00882946"/>
    <w:rsid w:val="008838E1"/>
    <w:rsid w:val="00885846"/>
    <w:rsid w:val="00886E4F"/>
    <w:rsid w:val="00893452"/>
    <w:rsid w:val="0089411A"/>
    <w:rsid w:val="00895F40"/>
    <w:rsid w:val="008A2F50"/>
    <w:rsid w:val="008B1F20"/>
    <w:rsid w:val="008B2198"/>
    <w:rsid w:val="008B4331"/>
    <w:rsid w:val="008B4A74"/>
    <w:rsid w:val="008B7083"/>
    <w:rsid w:val="008C1C47"/>
    <w:rsid w:val="008C325A"/>
    <w:rsid w:val="008C3E1B"/>
    <w:rsid w:val="008C4751"/>
    <w:rsid w:val="008C572E"/>
    <w:rsid w:val="008C6032"/>
    <w:rsid w:val="008C6243"/>
    <w:rsid w:val="008D0856"/>
    <w:rsid w:val="008D18DF"/>
    <w:rsid w:val="008D31BD"/>
    <w:rsid w:val="008D395E"/>
    <w:rsid w:val="008D3E65"/>
    <w:rsid w:val="008E05D8"/>
    <w:rsid w:val="008E16C5"/>
    <w:rsid w:val="008E598C"/>
    <w:rsid w:val="008F0B9C"/>
    <w:rsid w:val="008F27B1"/>
    <w:rsid w:val="008F3625"/>
    <w:rsid w:val="008F3FBC"/>
    <w:rsid w:val="008F4136"/>
    <w:rsid w:val="008F686C"/>
    <w:rsid w:val="009017EE"/>
    <w:rsid w:val="00903C92"/>
    <w:rsid w:val="00904D87"/>
    <w:rsid w:val="009061A4"/>
    <w:rsid w:val="0090786E"/>
    <w:rsid w:val="00910145"/>
    <w:rsid w:val="0091076B"/>
    <w:rsid w:val="00913222"/>
    <w:rsid w:val="00913548"/>
    <w:rsid w:val="00913596"/>
    <w:rsid w:val="00914D12"/>
    <w:rsid w:val="00916443"/>
    <w:rsid w:val="009175E2"/>
    <w:rsid w:val="00917BE8"/>
    <w:rsid w:val="00917C9F"/>
    <w:rsid w:val="00917F46"/>
    <w:rsid w:val="00920951"/>
    <w:rsid w:val="00921BD8"/>
    <w:rsid w:val="00921E74"/>
    <w:rsid w:val="00924974"/>
    <w:rsid w:val="00930F9F"/>
    <w:rsid w:val="00932E81"/>
    <w:rsid w:val="0093348B"/>
    <w:rsid w:val="00933D27"/>
    <w:rsid w:val="0093522C"/>
    <w:rsid w:val="00935E50"/>
    <w:rsid w:val="00936638"/>
    <w:rsid w:val="00941480"/>
    <w:rsid w:val="0095162B"/>
    <w:rsid w:val="009520C4"/>
    <w:rsid w:val="00955A5D"/>
    <w:rsid w:val="00955FBC"/>
    <w:rsid w:val="0096443E"/>
    <w:rsid w:val="00965770"/>
    <w:rsid w:val="00965F0C"/>
    <w:rsid w:val="00966E58"/>
    <w:rsid w:val="00971F6D"/>
    <w:rsid w:val="00972525"/>
    <w:rsid w:val="00973506"/>
    <w:rsid w:val="00975D01"/>
    <w:rsid w:val="00975F3C"/>
    <w:rsid w:val="00976187"/>
    <w:rsid w:val="009777D9"/>
    <w:rsid w:val="009824D9"/>
    <w:rsid w:val="009862E1"/>
    <w:rsid w:val="009867F4"/>
    <w:rsid w:val="009869D9"/>
    <w:rsid w:val="0099129B"/>
    <w:rsid w:val="00991B88"/>
    <w:rsid w:val="009943F2"/>
    <w:rsid w:val="00995252"/>
    <w:rsid w:val="00995938"/>
    <w:rsid w:val="00996281"/>
    <w:rsid w:val="00996397"/>
    <w:rsid w:val="009A1081"/>
    <w:rsid w:val="009A3FFF"/>
    <w:rsid w:val="009A568D"/>
    <w:rsid w:val="009A579D"/>
    <w:rsid w:val="009A5A65"/>
    <w:rsid w:val="009B1321"/>
    <w:rsid w:val="009B1CDD"/>
    <w:rsid w:val="009B25D5"/>
    <w:rsid w:val="009B6F8B"/>
    <w:rsid w:val="009B7055"/>
    <w:rsid w:val="009B7534"/>
    <w:rsid w:val="009C523F"/>
    <w:rsid w:val="009C614D"/>
    <w:rsid w:val="009D3071"/>
    <w:rsid w:val="009D3C22"/>
    <w:rsid w:val="009D5513"/>
    <w:rsid w:val="009D61A9"/>
    <w:rsid w:val="009D743B"/>
    <w:rsid w:val="009D7C60"/>
    <w:rsid w:val="009D7E6F"/>
    <w:rsid w:val="009E0762"/>
    <w:rsid w:val="009E1761"/>
    <w:rsid w:val="009E27D4"/>
    <w:rsid w:val="009E3297"/>
    <w:rsid w:val="009E61BB"/>
    <w:rsid w:val="009E67FC"/>
    <w:rsid w:val="009E77F3"/>
    <w:rsid w:val="009F192E"/>
    <w:rsid w:val="009F1D34"/>
    <w:rsid w:val="009F251D"/>
    <w:rsid w:val="009F734F"/>
    <w:rsid w:val="00A03359"/>
    <w:rsid w:val="00A035C9"/>
    <w:rsid w:val="00A04081"/>
    <w:rsid w:val="00A07158"/>
    <w:rsid w:val="00A10246"/>
    <w:rsid w:val="00A134E6"/>
    <w:rsid w:val="00A13735"/>
    <w:rsid w:val="00A1642F"/>
    <w:rsid w:val="00A20A1B"/>
    <w:rsid w:val="00A20AB3"/>
    <w:rsid w:val="00A21256"/>
    <w:rsid w:val="00A2280C"/>
    <w:rsid w:val="00A246B6"/>
    <w:rsid w:val="00A24B58"/>
    <w:rsid w:val="00A24E0F"/>
    <w:rsid w:val="00A30544"/>
    <w:rsid w:val="00A30C2D"/>
    <w:rsid w:val="00A33622"/>
    <w:rsid w:val="00A341A3"/>
    <w:rsid w:val="00A35C84"/>
    <w:rsid w:val="00A3732B"/>
    <w:rsid w:val="00A37ABF"/>
    <w:rsid w:val="00A40059"/>
    <w:rsid w:val="00A41D32"/>
    <w:rsid w:val="00A43575"/>
    <w:rsid w:val="00A444DB"/>
    <w:rsid w:val="00A45478"/>
    <w:rsid w:val="00A45E08"/>
    <w:rsid w:val="00A45E75"/>
    <w:rsid w:val="00A47E70"/>
    <w:rsid w:val="00A50204"/>
    <w:rsid w:val="00A50F6F"/>
    <w:rsid w:val="00A53428"/>
    <w:rsid w:val="00A53AEF"/>
    <w:rsid w:val="00A54149"/>
    <w:rsid w:val="00A5465F"/>
    <w:rsid w:val="00A55A58"/>
    <w:rsid w:val="00A5639E"/>
    <w:rsid w:val="00A60307"/>
    <w:rsid w:val="00A64163"/>
    <w:rsid w:val="00A663A5"/>
    <w:rsid w:val="00A6661B"/>
    <w:rsid w:val="00A6668C"/>
    <w:rsid w:val="00A66F52"/>
    <w:rsid w:val="00A75EAF"/>
    <w:rsid w:val="00A7671C"/>
    <w:rsid w:val="00A80187"/>
    <w:rsid w:val="00A82119"/>
    <w:rsid w:val="00A83782"/>
    <w:rsid w:val="00A83C35"/>
    <w:rsid w:val="00A85462"/>
    <w:rsid w:val="00A90912"/>
    <w:rsid w:val="00A91E2A"/>
    <w:rsid w:val="00A93AFE"/>
    <w:rsid w:val="00A957CD"/>
    <w:rsid w:val="00A95993"/>
    <w:rsid w:val="00A96A61"/>
    <w:rsid w:val="00A97BB1"/>
    <w:rsid w:val="00AA1402"/>
    <w:rsid w:val="00AA51F7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B7993"/>
    <w:rsid w:val="00AC23C0"/>
    <w:rsid w:val="00AC38ED"/>
    <w:rsid w:val="00AC4578"/>
    <w:rsid w:val="00AC46A0"/>
    <w:rsid w:val="00AC6EF7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5A38"/>
    <w:rsid w:val="00AE6E2C"/>
    <w:rsid w:val="00AE75E9"/>
    <w:rsid w:val="00AF2AAB"/>
    <w:rsid w:val="00AF43A8"/>
    <w:rsid w:val="00AF4FCC"/>
    <w:rsid w:val="00AF754F"/>
    <w:rsid w:val="00AF7D59"/>
    <w:rsid w:val="00B000A4"/>
    <w:rsid w:val="00B00FA7"/>
    <w:rsid w:val="00B0118E"/>
    <w:rsid w:val="00B02FB1"/>
    <w:rsid w:val="00B0502B"/>
    <w:rsid w:val="00B06F1D"/>
    <w:rsid w:val="00B0706C"/>
    <w:rsid w:val="00B12750"/>
    <w:rsid w:val="00B139FD"/>
    <w:rsid w:val="00B15A6C"/>
    <w:rsid w:val="00B24807"/>
    <w:rsid w:val="00B258BB"/>
    <w:rsid w:val="00B260F6"/>
    <w:rsid w:val="00B270E9"/>
    <w:rsid w:val="00B33701"/>
    <w:rsid w:val="00B3582A"/>
    <w:rsid w:val="00B361DB"/>
    <w:rsid w:val="00B400E8"/>
    <w:rsid w:val="00B410BA"/>
    <w:rsid w:val="00B413BB"/>
    <w:rsid w:val="00B437CA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4C61"/>
    <w:rsid w:val="00B85EC3"/>
    <w:rsid w:val="00B874DB"/>
    <w:rsid w:val="00B90085"/>
    <w:rsid w:val="00B90B4A"/>
    <w:rsid w:val="00B91F65"/>
    <w:rsid w:val="00B968C8"/>
    <w:rsid w:val="00B96BFD"/>
    <w:rsid w:val="00BA0A36"/>
    <w:rsid w:val="00BA19C4"/>
    <w:rsid w:val="00BA3EC5"/>
    <w:rsid w:val="00BA5D5F"/>
    <w:rsid w:val="00BB001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1E5E"/>
    <w:rsid w:val="00BD279D"/>
    <w:rsid w:val="00BD317B"/>
    <w:rsid w:val="00BD6BB8"/>
    <w:rsid w:val="00BE1EA2"/>
    <w:rsid w:val="00BE263F"/>
    <w:rsid w:val="00BE3810"/>
    <w:rsid w:val="00BE3B42"/>
    <w:rsid w:val="00BE42A0"/>
    <w:rsid w:val="00BE4E70"/>
    <w:rsid w:val="00BE7CAB"/>
    <w:rsid w:val="00BF0960"/>
    <w:rsid w:val="00BF143E"/>
    <w:rsid w:val="00BF1B6A"/>
    <w:rsid w:val="00BF55AB"/>
    <w:rsid w:val="00BF5B26"/>
    <w:rsid w:val="00BF760F"/>
    <w:rsid w:val="00BF78CB"/>
    <w:rsid w:val="00C008B4"/>
    <w:rsid w:val="00C0091C"/>
    <w:rsid w:val="00C01EA6"/>
    <w:rsid w:val="00C028F5"/>
    <w:rsid w:val="00C03E20"/>
    <w:rsid w:val="00C03EEB"/>
    <w:rsid w:val="00C04F59"/>
    <w:rsid w:val="00C05EE9"/>
    <w:rsid w:val="00C100E3"/>
    <w:rsid w:val="00C10B36"/>
    <w:rsid w:val="00C11645"/>
    <w:rsid w:val="00C12DBC"/>
    <w:rsid w:val="00C137FC"/>
    <w:rsid w:val="00C15C31"/>
    <w:rsid w:val="00C2338D"/>
    <w:rsid w:val="00C23E7C"/>
    <w:rsid w:val="00C2525D"/>
    <w:rsid w:val="00C25F0B"/>
    <w:rsid w:val="00C30398"/>
    <w:rsid w:val="00C30C9E"/>
    <w:rsid w:val="00C31B69"/>
    <w:rsid w:val="00C31BA7"/>
    <w:rsid w:val="00C32DC9"/>
    <w:rsid w:val="00C345E9"/>
    <w:rsid w:val="00C3477D"/>
    <w:rsid w:val="00C4446B"/>
    <w:rsid w:val="00C50DF9"/>
    <w:rsid w:val="00C51E6C"/>
    <w:rsid w:val="00C51F34"/>
    <w:rsid w:val="00C54249"/>
    <w:rsid w:val="00C5481B"/>
    <w:rsid w:val="00C5562B"/>
    <w:rsid w:val="00C565BF"/>
    <w:rsid w:val="00C573F0"/>
    <w:rsid w:val="00C5785E"/>
    <w:rsid w:val="00C57AD4"/>
    <w:rsid w:val="00C6071A"/>
    <w:rsid w:val="00C625E9"/>
    <w:rsid w:val="00C7002B"/>
    <w:rsid w:val="00C73BF6"/>
    <w:rsid w:val="00C749B9"/>
    <w:rsid w:val="00C74EA0"/>
    <w:rsid w:val="00C74ED2"/>
    <w:rsid w:val="00C76DDA"/>
    <w:rsid w:val="00C80E0E"/>
    <w:rsid w:val="00C833B0"/>
    <w:rsid w:val="00C84FE7"/>
    <w:rsid w:val="00C90101"/>
    <w:rsid w:val="00C91DB2"/>
    <w:rsid w:val="00C93D25"/>
    <w:rsid w:val="00C945DB"/>
    <w:rsid w:val="00C952C7"/>
    <w:rsid w:val="00C95985"/>
    <w:rsid w:val="00C95B80"/>
    <w:rsid w:val="00C961CB"/>
    <w:rsid w:val="00C968E7"/>
    <w:rsid w:val="00C97C43"/>
    <w:rsid w:val="00C97FC2"/>
    <w:rsid w:val="00CA1C34"/>
    <w:rsid w:val="00CA20B9"/>
    <w:rsid w:val="00CA43F7"/>
    <w:rsid w:val="00CA496E"/>
    <w:rsid w:val="00CA6304"/>
    <w:rsid w:val="00CA751A"/>
    <w:rsid w:val="00CA78A9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D5296"/>
    <w:rsid w:val="00CE1443"/>
    <w:rsid w:val="00CE4987"/>
    <w:rsid w:val="00CE5C0E"/>
    <w:rsid w:val="00CE7449"/>
    <w:rsid w:val="00CF0182"/>
    <w:rsid w:val="00CF1139"/>
    <w:rsid w:val="00CF21AB"/>
    <w:rsid w:val="00CF32D0"/>
    <w:rsid w:val="00CF3C7B"/>
    <w:rsid w:val="00CF4B85"/>
    <w:rsid w:val="00CF4E88"/>
    <w:rsid w:val="00CF5363"/>
    <w:rsid w:val="00CF7277"/>
    <w:rsid w:val="00D0038D"/>
    <w:rsid w:val="00D01029"/>
    <w:rsid w:val="00D02B29"/>
    <w:rsid w:val="00D0307A"/>
    <w:rsid w:val="00D03F9A"/>
    <w:rsid w:val="00D054DC"/>
    <w:rsid w:val="00D05855"/>
    <w:rsid w:val="00D07E2B"/>
    <w:rsid w:val="00D104E0"/>
    <w:rsid w:val="00D157AF"/>
    <w:rsid w:val="00D15E1C"/>
    <w:rsid w:val="00D202FA"/>
    <w:rsid w:val="00D2031B"/>
    <w:rsid w:val="00D21B27"/>
    <w:rsid w:val="00D220D5"/>
    <w:rsid w:val="00D22932"/>
    <w:rsid w:val="00D24D2C"/>
    <w:rsid w:val="00D263E1"/>
    <w:rsid w:val="00D26464"/>
    <w:rsid w:val="00D27124"/>
    <w:rsid w:val="00D31E91"/>
    <w:rsid w:val="00D338B8"/>
    <w:rsid w:val="00D3510E"/>
    <w:rsid w:val="00D3533A"/>
    <w:rsid w:val="00D35F6F"/>
    <w:rsid w:val="00D41A6A"/>
    <w:rsid w:val="00D43D9A"/>
    <w:rsid w:val="00D43EFC"/>
    <w:rsid w:val="00D50064"/>
    <w:rsid w:val="00D52564"/>
    <w:rsid w:val="00D52AA2"/>
    <w:rsid w:val="00D52C96"/>
    <w:rsid w:val="00D54937"/>
    <w:rsid w:val="00D54AE9"/>
    <w:rsid w:val="00D57AD4"/>
    <w:rsid w:val="00D608C3"/>
    <w:rsid w:val="00D615E1"/>
    <w:rsid w:val="00D61EF1"/>
    <w:rsid w:val="00D63018"/>
    <w:rsid w:val="00D67FB2"/>
    <w:rsid w:val="00D70EE6"/>
    <w:rsid w:val="00D755C1"/>
    <w:rsid w:val="00D75FCB"/>
    <w:rsid w:val="00D7626B"/>
    <w:rsid w:val="00D76290"/>
    <w:rsid w:val="00D771E8"/>
    <w:rsid w:val="00D7778F"/>
    <w:rsid w:val="00D77CBD"/>
    <w:rsid w:val="00D84381"/>
    <w:rsid w:val="00D851E9"/>
    <w:rsid w:val="00D856BA"/>
    <w:rsid w:val="00D85856"/>
    <w:rsid w:val="00D85B0D"/>
    <w:rsid w:val="00D85C8F"/>
    <w:rsid w:val="00D85FE9"/>
    <w:rsid w:val="00D87ED3"/>
    <w:rsid w:val="00D92026"/>
    <w:rsid w:val="00D93D7C"/>
    <w:rsid w:val="00D94591"/>
    <w:rsid w:val="00D95B9C"/>
    <w:rsid w:val="00D96016"/>
    <w:rsid w:val="00D96741"/>
    <w:rsid w:val="00D97F85"/>
    <w:rsid w:val="00DA72BF"/>
    <w:rsid w:val="00DB3BE9"/>
    <w:rsid w:val="00DB4C1C"/>
    <w:rsid w:val="00DB557B"/>
    <w:rsid w:val="00DB595B"/>
    <w:rsid w:val="00DB66FE"/>
    <w:rsid w:val="00DC0248"/>
    <w:rsid w:val="00DC126B"/>
    <w:rsid w:val="00DC3915"/>
    <w:rsid w:val="00DC44BF"/>
    <w:rsid w:val="00DD0644"/>
    <w:rsid w:val="00DD2942"/>
    <w:rsid w:val="00DD3C89"/>
    <w:rsid w:val="00DD5724"/>
    <w:rsid w:val="00DD58E9"/>
    <w:rsid w:val="00DD5ED9"/>
    <w:rsid w:val="00DE30EB"/>
    <w:rsid w:val="00DE34CF"/>
    <w:rsid w:val="00DE6D20"/>
    <w:rsid w:val="00DE6E1D"/>
    <w:rsid w:val="00DE70BA"/>
    <w:rsid w:val="00DE7199"/>
    <w:rsid w:val="00DE7594"/>
    <w:rsid w:val="00DE7785"/>
    <w:rsid w:val="00DE77A7"/>
    <w:rsid w:val="00DE7A95"/>
    <w:rsid w:val="00DF1631"/>
    <w:rsid w:val="00DF2635"/>
    <w:rsid w:val="00DF4DF6"/>
    <w:rsid w:val="00E01A3C"/>
    <w:rsid w:val="00E02866"/>
    <w:rsid w:val="00E02DE3"/>
    <w:rsid w:val="00E030DE"/>
    <w:rsid w:val="00E045BD"/>
    <w:rsid w:val="00E05122"/>
    <w:rsid w:val="00E05933"/>
    <w:rsid w:val="00E067CD"/>
    <w:rsid w:val="00E06999"/>
    <w:rsid w:val="00E06AEE"/>
    <w:rsid w:val="00E07FF7"/>
    <w:rsid w:val="00E10F00"/>
    <w:rsid w:val="00E1158A"/>
    <w:rsid w:val="00E11689"/>
    <w:rsid w:val="00E11EB2"/>
    <w:rsid w:val="00E1217E"/>
    <w:rsid w:val="00E1508A"/>
    <w:rsid w:val="00E15BA1"/>
    <w:rsid w:val="00E17531"/>
    <w:rsid w:val="00E27E18"/>
    <w:rsid w:val="00E27FEA"/>
    <w:rsid w:val="00E31BF9"/>
    <w:rsid w:val="00E3771B"/>
    <w:rsid w:val="00E4064A"/>
    <w:rsid w:val="00E4186E"/>
    <w:rsid w:val="00E44A2A"/>
    <w:rsid w:val="00E46276"/>
    <w:rsid w:val="00E47B85"/>
    <w:rsid w:val="00E52228"/>
    <w:rsid w:val="00E53024"/>
    <w:rsid w:val="00E60E90"/>
    <w:rsid w:val="00E624A8"/>
    <w:rsid w:val="00E64117"/>
    <w:rsid w:val="00E6466D"/>
    <w:rsid w:val="00E649F2"/>
    <w:rsid w:val="00E654EB"/>
    <w:rsid w:val="00E66594"/>
    <w:rsid w:val="00E6766B"/>
    <w:rsid w:val="00E7392D"/>
    <w:rsid w:val="00E73AAD"/>
    <w:rsid w:val="00E74E7C"/>
    <w:rsid w:val="00E812F0"/>
    <w:rsid w:val="00E820BD"/>
    <w:rsid w:val="00E844B4"/>
    <w:rsid w:val="00E8732D"/>
    <w:rsid w:val="00E87FB5"/>
    <w:rsid w:val="00E92388"/>
    <w:rsid w:val="00E94D39"/>
    <w:rsid w:val="00E9743C"/>
    <w:rsid w:val="00E9791B"/>
    <w:rsid w:val="00EA32CF"/>
    <w:rsid w:val="00EA5BAF"/>
    <w:rsid w:val="00EB0479"/>
    <w:rsid w:val="00EB0A6C"/>
    <w:rsid w:val="00EB1E30"/>
    <w:rsid w:val="00EB2397"/>
    <w:rsid w:val="00EB3F46"/>
    <w:rsid w:val="00EB598B"/>
    <w:rsid w:val="00EB6363"/>
    <w:rsid w:val="00EB7A4D"/>
    <w:rsid w:val="00EC0606"/>
    <w:rsid w:val="00EC0B3B"/>
    <w:rsid w:val="00EC17C8"/>
    <w:rsid w:val="00EC3B1B"/>
    <w:rsid w:val="00EC4810"/>
    <w:rsid w:val="00ED46F7"/>
    <w:rsid w:val="00ED4D7E"/>
    <w:rsid w:val="00EE0733"/>
    <w:rsid w:val="00EE172F"/>
    <w:rsid w:val="00EE1FD6"/>
    <w:rsid w:val="00EE4AFC"/>
    <w:rsid w:val="00EE55EC"/>
    <w:rsid w:val="00EE5F51"/>
    <w:rsid w:val="00EE7D7C"/>
    <w:rsid w:val="00EF018E"/>
    <w:rsid w:val="00EF01EE"/>
    <w:rsid w:val="00EF0747"/>
    <w:rsid w:val="00EF1CED"/>
    <w:rsid w:val="00EF2AF4"/>
    <w:rsid w:val="00EF376B"/>
    <w:rsid w:val="00EF3A19"/>
    <w:rsid w:val="00EF59FD"/>
    <w:rsid w:val="00EF5FD0"/>
    <w:rsid w:val="00F00331"/>
    <w:rsid w:val="00F03AED"/>
    <w:rsid w:val="00F03C76"/>
    <w:rsid w:val="00F04943"/>
    <w:rsid w:val="00F0533E"/>
    <w:rsid w:val="00F05868"/>
    <w:rsid w:val="00F10680"/>
    <w:rsid w:val="00F10B0F"/>
    <w:rsid w:val="00F11694"/>
    <w:rsid w:val="00F11ECA"/>
    <w:rsid w:val="00F12564"/>
    <w:rsid w:val="00F1460B"/>
    <w:rsid w:val="00F24786"/>
    <w:rsid w:val="00F24940"/>
    <w:rsid w:val="00F2517E"/>
    <w:rsid w:val="00F25B8B"/>
    <w:rsid w:val="00F25D98"/>
    <w:rsid w:val="00F270DD"/>
    <w:rsid w:val="00F300FB"/>
    <w:rsid w:val="00F30AE0"/>
    <w:rsid w:val="00F3190B"/>
    <w:rsid w:val="00F32BC8"/>
    <w:rsid w:val="00F35075"/>
    <w:rsid w:val="00F371EA"/>
    <w:rsid w:val="00F37D1B"/>
    <w:rsid w:val="00F42789"/>
    <w:rsid w:val="00F42AC8"/>
    <w:rsid w:val="00F4306A"/>
    <w:rsid w:val="00F43707"/>
    <w:rsid w:val="00F449BA"/>
    <w:rsid w:val="00F45396"/>
    <w:rsid w:val="00F52172"/>
    <w:rsid w:val="00F562F2"/>
    <w:rsid w:val="00F60161"/>
    <w:rsid w:val="00F60F5F"/>
    <w:rsid w:val="00F61596"/>
    <w:rsid w:val="00F630DE"/>
    <w:rsid w:val="00F639E1"/>
    <w:rsid w:val="00F65A1E"/>
    <w:rsid w:val="00F66226"/>
    <w:rsid w:val="00F7499E"/>
    <w:rsid w:val="00F75006"/>
    <w:rsid w:val="00F760FC"/>
    <w:rsid w:val="00F77D84"/>
    <w:rsid w:val="00F81DDA"/>
    <w:rsid w:val="00F85EBB"/>
    <w:rsid w:val="00F9023A"/>
    <w:rsid w:val="00F9031B"/>
    <w:rsid w:val="00F90F39"/>
    <w:rsid w:val="00F91993"/>
    <w:rsid w:val="00F92FA8"/>
    <w:rsid w:val="00FA0A3F"/>
    <w:rsid w:val="00FA34FE"/>
    <w:rsid w:val="00FA3A46"/>
    <w:rsid w:val="00FA49B8"/>
    <w:rsid w:val="00FA55A0"/>
    <w:rsid w:val="00FA6FED"/>
    <w:rsid w:val="00FA73FC"/>
    <w:rsid w:val="00FA7593"/>
    <w:rsid w:val="00FB0238"/>
    <w:rsid w:val="00FB0B08"/>
    <w:rsid w:val="00FB0D41"/>
    <w:rsid w:val="00FB2C8F"/>
    <w:rsid w:val="00FB5597"/>
    <w:rsid w:val="00FB6386"/>
    <w:rsid w:val="00FB763A"/>
    <w:rsid w:val="00FB7DE3"/>
    <w:rsid w:val="00FC0600"/>
    <w:rsid w:val="00FC08A0"/>
    <w:rsid w:val="00FC1943"/>
    <w:rsid w:val="00FC51A1"/>
    <w:rsid w:val="00FD1E16"/>
    <w:rsid w:val="00FD342F"/>
    <w:rsid w:val="00FD5577"/>
    <w:rsid w:val="00FD64B2"/>
    <w:rsid w:val="00FE006E"/>
    <w:rsid w:val="00FE1A0E"/>
    <w:rsid w:val="00FE270B"/>
    <w:rsid w:val="00FE4B9D"/>
    <w:rsid w:val="00FE5331"/>
    <w:rsid w:val="00FE57B3"/>
    <w:rsid w:val="00FE6B6B"/>
    <w:rsid w:val="00FE7BCB"/>
    <w:rsid w:val="00FF08E4"/>
    <w:rsid w:val="00FF3151"/>
    <w:rsid w:val="00FF49B0"/>
    <w:rsid w:val="00FF65EE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docId w15:val="{66B8ADA8-228D-4B9B-8319-EFEB275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0A6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a"/>
    <w:link w:val="afb"/>
    <w:uiPriority w:val="99"/>
    <w:qFormat/>
    <w:rsid w:val="0052420B"/>
    <w:pPr>
      <w:ind w:firstLineChars="200" w:firstLine="420"/>
    </w:pPr>
  </w:style>
  <w:style w:type="character" w:customStyle="1" w:styleId="afb">
    <w:name w:val="列表段落 字符"/>
    <w:aliases w:val="- Bullets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Bullet list 字符"/>
    <w:link w:val="afa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宋体" w:hAnsi="Ericsson Hilda" w:cs="Verdana"/>
      <w:bCs/>
      <w:szCs w:val="22"/>
      <w:lang w:val="en-US"/>
    </w:rPr>
  </w:style>
  <w:style w:type="character" w:customStyle="1" w:styleId="afd">
    <w:name w:val="题注 字符"/>
    <w:aliases w:val="cap 字符,cap Char 字符,Caption Char1 Char 字符,cap Char Char1 字符,Caption Char Char1 Char 字符,cap Char2 字符,cap1 字符,cap2 字符,cap11 字符,Légende-figure 字符,Légende-figure Char 字符,Beschrifubg 字符,Beschriftung Char 字符,label 字符,cap11 Char 字符,cap11 Char Char Char 字符"/>
    <w:basedOn w:val="a0"/>
    <w:link w:val="afc"/>
    <w:uiPriority w:val="8"/>
    <w:qFormat/>
    <w:rsid w:val="0052420B"/>
    <w:rPr>
      <w:rFonts w:ascii="Ericsson Hilda" w:eastAsia="宋体" w:hAnsi="Ericsson Hilda" w:cs="Verdana"/>
      <w:bCs/>
      <w:szCs w:val="22"/>
      <w:lang w:val="en-US" w:eastAsia="en-US"/>
    </w:rPr>
  </w:style>
  <w:style w:type="paragraph" w:customStyle="1" w:styleId="14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sz w:val="22"/>
      <w:szCs w:val="22"/>
      <w:lang w:val="en-US" w:eastAsia="en-US"/>
    </w:rPr>
  </w:style>
  <w:style w:type="character" w:customStyle="1" w:styleId="10">
    <w:name w:val="标题 1 字符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正文2"/>
    <w:rsid w:val="00005CC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20">
    <w:name w:val="标题 2 字符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5">
    <w:name w:val="列表段落1"/>
    <w:basedOn w:val="a"/>
    <w:rsid w:val="00CA20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正文文本 字符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3">
    <w:name w:val="標準4"/>
    <w:rsid w:val="00BF1B6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宋体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2BF87-B2AE-4942-A227-6899EB7D5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785</TotalTime>
  <Pages>3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NG CHENGHOCK(ウン　チャンホク)</dc:creator>
  <cp:lastModifiedBy>NEC-Wangda</cp:lastModifiedBy>
  <cp:revision>523</cp:revision>
  <cp:lastPrinted>1900-12-31T16:00:00Z</cp:lastPrinted>
  <dcterms:created xsi:type="dcterms:W3CDTF">2025-05-07T02:28:00Z</dcterms:created>
  <dcterms:modified xsi:type="dcterms:W3CDTF">2025-11-06T05:27:00Z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1729211935</vt:lpwstr>
  </property>
</Properties>
</file>